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DDE61" w14:textId="77777777" w:rsidR="00E07D16" w:rsidRPr="003B45F1" w:rsidRDefault="00E07D16" w:rsidP="00E07D16">
      <w:pPr>
        <w:spacing w:line="240" w:lineRule="auto"/>
        <w:jc w:val="right"/>
        <w:rPr>
          <w:rFonts w:ascii="Corbel" w:hAnsi="Corbel"/>
          <w:i/>
        </w:rPr>
      </w:pPr>
      <w:r w:rsidRPr="003B45F1">
        <w:rPr>
          <w:rFonts w:ascii="Corbel" w:hAnsi="Corbel"/>
          <w:i/>
        </w:rPr>
        <w:tab/>
      </w:r>
      <w:r w:rsidRPr="003B45F1">
        <w:rPr>
          <w:rFonts w:ascii="Corbel" w:hAnsi="Corbel"/>
          <w:i/>
        </w:rPr>
        <w:tab/>
      </w:r>
      <w:r w:rsidRPr="003B45F1">
        <w:rPr>
          <w:rFonts w:ascii="Corbel" w:hAnsi="Corbel"/>
          <w:i/>
        </w:rPr>
        <w:tab/>
      </w:r>
      <w:r w:rsidRPr="003B45F1">
        <w:rPr>
          <w:rFonts w:ascii="Corbel" w:hAnsi="Corbel"/>
          <w:i/>
        </w:rPr>
        <w:tab/>
      </w:r>
      <w:r w:rsidRPr="003B45F1">
        <w:rPr>
          <w:rFonts w:ascii="Corbel" w:hAnsi="Corbel"/>
          <w:i/>
        </w:rPr>
        <w:tab/>
      </w:r>
      <w:r w:rsidRPr="003B45F1">
        <w:rPr>
          <w:rFonts w:ascii="Corbel" w:hAnsi="Corbel"/>
          <w:i/>
        </w:rPr>
        <w:tab/>
        <w:t xml:space="preserve"> Załącznik nr 1.5 do Zarządzenia Rektora UR  nr 61/2025</w:t>
      </w:r>
    </w:p>
    <w:p w14:paraId="30D3A2B9" w14:textId="43BB1280" w:rsidR="006E5D65" w:rsidRPr="00A15DD5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 w:rsidRPr="00A15DD5">
        <w:rPr>
          <w:rFonts w:ascii="Corbel" w:hAnsi="Corbel"/>
          <w:b/>
          <w:bCs/>
        </w:rPr>
        <w:tab/>
      </w:r>
      <w:r w:rsidRPr="00A15DD5">
        <w:rPr>
          <w:rFonts w:ascii="Corbel" w:hAnsi="Corbel"/>
          <w:b/>
          <w:bCs/>
        </w:rPr>
        <w:tab/>
      </w:r>
      <w:r w:rsidRPr="00A15DD5">
        <w:rPr>
          <w:rFonts w:ascii="Corbel" w:hAnsi="Corbel"/>
          <w:b/>
          <w:bCs/>
        </w:rPr>
        <w:tab/>
      </w:r>
      <w:r w:rsidRPr="00A15DD5">
        <w:rPr>
          <w:rFonts w:ascii="Corbel" w:hAnsi="Corbel"/>
          <w:b/>
          <w:bCs/>
        </w:rPr>
        <w:tab/>
      </w:r>
    </w:p>
    <w:p w14:paraId="42166AA6" w14:textId="77777777" w:rsidR="0085747A" w:rsidRPr="00CB13C6" w:rsidRDefault="0085747A" w:rsidP="00CB13C6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CB13C6">
        <w:rPr>
          <w:rFonts w:ascii="Corbel" w:hAnsi="Corbel"/>
          <w:b/>
          <w:smallCaps/>
          <w:sz w:val="24"/>
          <w:szCs w:val="24"/>
        </w:rPr>
        <w:t>SYLABUS</w:t>
      </w:r>
    </w:p>
    <w:p w14:paraId="71063B2B" w14:textId="5A9D6D30" w:rsidR="0015768B" w:rsidRPr="00CB13C6" w:rsidRDefault="0071620A" w:rsidP="00CB13C6">
      <w:pPr>
        <w:spacing w:after="0" w:line="240" w:lineRule="auto"/>
        <w:jc w:val="center"/>
        <w:rPr>
          <w:rFonts w:ascii="Corbel" w:hAnsi="Corbel"/>
          <w:b/>
          <w:sz w:val="24"/>
          <w:szCs w:val="24"/>
        </w:rPr>
      </w:pPr>
      <w:r w:rsidRPr="00CB13C6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CB13C6">
        <w:rPr>
          <w:rFonts w:ascii="Corbel" w:hAnsi="Corbel"/>
          <w:b/>
          <w:iCs/>
          <w:smallCaps/>
          <w:color w:val="FF0000"/>
          <w:sz w:val="24"/>
          <w:szCs w:val="24"/>
        </w:rPr>
        <w:t xml:space="preserve"> </w:t>
      </w:r>
      <w:r w:rsidR="002379D3">
        <w:rPr>
          <w:rFonts w:ascii="Corbel" w:hAnsi="Corbel"/>
          <w:b/>
          <w:smallCaps/>
          <w:sz w:val="24"/>
          <w:szCs w:val="24"/>
        </w:rPr>
        <w:t>202</w:t>
      </w:r>
      <w:r w:rsidR="00C2118B">
        <w:rPr>
          <w:rFonts w:ascii="Corbel" w:hAnsi="Corbel"/>
          <w:b/>
          <w:smallCaps/>
          <w:sz w:val="24"/>
          <w:szCs w:val="24"/>
        </w:rPr>
        <w:t>5-</w:t>
      </w:r>
      <w:r w:rsidR="002379D3">
        <w:rPr>
          <w:rFonts w:ascii="Corbel" w:hAnsi="Corbel"/>
          <w:b/>
          <w:smallCaps/>
          <w:sz w:val="24"/>
          <w:szCs w:val="24"/>
        </w:rPr>
        <w:t>202</w:t>
      </w:r>
      <w:r w:rsidR="00C2118B">
        <w:rPr>
          <w:rFonts w:ascii="Corbel" w:hAnsi="Corbel"/>
          <w:b/>
          <w:smallCaps/>
          <w:sz w:val="24"/>
          <w:szCs w:val="24"/>
        </w:rPr>
        <w:t>8</w:t>
      </w:r>
    </w:p>
    <w:p w14:paraId="2D28B66C" w14:textId="2864B1E9" w:rsidR="0015768B" w:rsidRPr="00CB13C6" w:rsidRDefault="0015768B" w:rsidP="00CB13C6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  <w:r w:rsidRPr="00CB13C6">
        <w:rPr>
          <w:rFonts w:ascii="Corbel" w:hAnsi="Corbel"/>
          <w:sz w:val="24"/>
          <w:szCs w:val="24"/>
        </w:rPr>
        <w:t>Rok akademicki   202</w:t>
      </w:r>
      <w:r w:rsidR="00C2118B">
        <w:rPr>
          <w:rFonts w:ascii="Corbel" w:hAnsi="Corbel"/>
          <w:sz w:val="24"/>
          <w:szCs w:val="24"/>
        </w:rPr>
        <w:t>5</w:t>
      </w:r>
      <w:r w:rsidRPr="00CB13C6">
        <w:rPr>
          <w:rFonts w:ascii="Corbel" w:hAnsi="Corbel"/>
          <w:sz w:val="24"/>
          <w:szCs w:val="24"/>
        </w:rPr>
        <w:t>/202</w:t>
      </w:r>
      <w:r w:rsidR="00C2118B">
        <w:rPr>
          <w:rFonts w:ascii="Corbel" w:hAnsi="Corbel"/>
          <w:sz w:val="24"/>
          <w:szCs w:val="24"/>
        </w:rPr>
        <w:t>6</w:t>
      </w:r>
    </w:p>
    <w:p w14:paraId="0DEB1D90" w14:textId="6610CF00" w:rsidR="0085747A" w:rsidRPr="00CB13C6" w:rsidRDefault="0085747A" w:rsidP="00CB13C6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</w:p>
    <w:p w14:paraId="0FD9C600" w14:textId="77777777" w:rsidR="0085747A" w:rsidRPr="00CB13C6" w:rsidRDefault="0071620A" w:rsidP="00CB13C6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CB13C6">
        <w:rPr>
          <w:rFonts w:ascii="Corbel" w:hAnsi="Corbel"/>
          <w:szCs w:val="24"/>
        </w:rPr>
        <w:t xml:space="preserve">1. </w:t>
      </w:r>
      <w:r w:rsidR="0085747A" w:rsidRPr="00CB13C6">
        <w:rPr>
          <w:rFonts w:ascii="Corbel" w:hAnsi="Corbel"/>
          <w:szCs w:val="24"/>
        </w:rPr>
        <w:t xml:space="preserve">Podstawowe </w:t>
      </w:r>
      <w:r w:rsidR="00445970" w:rsidRPr="00CB13C6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CB13C6" w14:paraId="041D025A" w14:textId="77777777" w:rsidTr="0015768B">
        <w:tc>
          <w:tcPr>
            <w:tcW w:w="2694" w:type="dxa"/>
            <w:vAlign w:val="center"/>
          </w:tcPr>
          <w:p w14:paraId="308DB9AE" w14:textId="77777777" w:rsidR="0085747A" w:rsidRPr="00CB13C6" w:rsidRDefault="00C05F44" w:rsidP="00CB13C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8190D38" w14:textId="77777777" w:rsidR="0085747A" w:rsidRPr="00CB13C6" w:rsidRDefault="0015768B" w:rsidP="00CB13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B13C6">
              <w:rPr>
                <w:rFonts w:ascii="Corbel" w:hAnsi="Corbel"/>
                <w:b w:val="0"/>
                <w:sz w:val="24"/>
                <w:szCs w:val="24"/>
              </w:rPr>
              <w:t>Rachunkowość</w:t>
            </w:r>
          </w:p>
        </w:tc>
      </w:tr>
      <w:tr w:rsidR="0085747A" w:rsidRPr="00CB13C6" w14:paraId="670275BA" w14:textId="77777777" w:rsidTr="0015768B">
        <w:tc>
          <w:tcPr>
            <w:tcW w:w="2694" w:type="dxa"/>
            <w:vAlign w:val="center"/>
          </w:tcPr>
          <w:p w14:paraId="67EFE479" w14:textId="77777777" w:rsidR="0085747A" w:rsidRPr="00CB13C6" w:rsidRDefault="00C05F44" w:rsidP="00CB13C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CB13C6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91CF57B" w14:textId="026BB919" w:rsidR="0085747A" w:rsidRPr="00CB13C6" w:rsidRDefault="00A16491" w:rsidP="00CB13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B13C6">
              <w:rPr>
                <w:rFonts w:ascii="Corbel" w:hAnsi="Corbel"/>
                <w:b w:val="0"/>
                <w:sz w:val="24"/>
                <w:szCs w:val="24"/>
              </w:rPr>
              <w:t>FiR/I/A.</w:t>
            </w:r>
            <w:r w:rsidR="00C2118B">
              <w:rPr>
                <w:rFonts w:ascii="Corbel" w:hAnsi="Corbel"/>
                <w:b w:val="0"/>
                <w:sz w:val="24"/>
                <w:szCs w:val="24"/>
              </w:rPr>
              <w:t>9</w:t>
            </w:r>
          </w:p>
        </w:tc>
      </w:tr>
      <w:tr w:rsidR="00E07D16" w:rsidRPr="00CB13C6" w14:paraId="0C429CBE" w14:textId="77777777" w:rsidTr="0015768B">
        <w:tc>
          <w:tcPr>
            <w:tcW w:w="2694" w:type="dxa"/>
            <w:vAlign w:val="center"/>
          </w:tcPr>
          <w:p w14:paraId="646B5F1F" w14:textId="77777777" w:rsidR="00E07D16" w:rsidRPr="00CB13C6" w:rsidRDefault="00E07D16" w:rsidP="00E07D16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062D2073" w14:textId="290ACE23" w:rsidR="00E07D16" w:rsidRPr="00CB13C6" w:rsidRDefault="00E07D16" w:rsidP="00E07D1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Ekonomii i Finansów </w:t>
            </w:r>
          </w:p>
        </w:tc>
      </w:tr>
      <w:tr w:rsidR="00E07D16" w:rsidRPr="00CB13C6" w14:paraId="03A03472" w14:textId="77777777" w:rsidTr="0015768B">
        <w:tc>
          <w:tcPr>
            <w:tcW w:w="2694" w:type="dxa"/>
            <w:vAlign w:val="center"/>
          </w:tcPr>
          <w:p w14:paraId="7283EB01" w14:textId="77777777" w:rsidR="00E07D16" w:rsidRPr="00CB13C6" w:rsidRDefault="00E07D16" w:rsidP="00E07D1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9DB783A" w14:textId="1E92DA7A" w:rsidR="00E07D16" w:rsidRPr="00CB13C6" w:rsidRDefault="00E07D16" w:rsidP="00E07D1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Katedra Finansów i Rachunkowości </w:t>
            </w:r>
          </w:p>
        </w:tc>
      </w:tr>
      <w:tr w:rsidR="0015768B" w:rsidRPr="00CB13C6" w14:paraId="39604199" w14:textId="77777777" w:rsidTr="0015768B">
        <w:tc>
          <w:tcPr>
            <w:tcW w:w="2694" w:type="dxa"/>
            <w:vAlign w:val="center"/>
          </w:tcPr>
          <w:p w14:paraId="3408B80E" w14:textId="77777777" w:rsidR="0015768B" w:rsidRPr="00CB13C6" w:rsidRDefault="0015768B" w:rsidP="00CB13C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D89C53B" w14:textId="77777777" w:rsidR="0015768B" w:rsidRPr="00CB13C6" w:rsidRDefault="00A16491" w:rsidP="00CB13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B13C6">
              <w:rPr>
                <w:rFonts w:ascii="Corbel" w:hAnsi="Corbel"/>
                <w:b w:val="0"/>
                <w:sz w:val="24"/>
                <w:szCs w:val="24"/>
              </w:rPr>
              <w:t>Finanse i Rachunkowość</w:t>
            </w:r>
          </w:p>
        </w:tc>
      </w:tr>
      <w:tr w:rsidR="0015768B" w:rsidRPr="00CB13C6" w14:paraId="72D86524" w14:textId="77777777" w:rsidTr="0015768B">
        <w:tc>
          <w:tcPr>
            <w:tcW w:w="2694" w:type="dxa"/>
            <w:vAlign w:val="center"/>
          </w:tcPr>
          <w:p w14:paraId="3CC16A44" w14:textId="77777777" w:rsidR="0015768B" w:rsidRPr="00CB13C6" w:rsidRDefault="0015768B" w:rsidP="00CB13C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3168AD1" w14:textId="1816320A" w:rsidR="0015768B" w:rsidRPr="00CB13C6" w:rsidRDefault="00B40CD2" w:rsidP="00CB13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B13C6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5768B" w:rsidRPr="00CB13C6">
              <w:rPr>
                <w:rFonts w:ascii="Corbel" w:hAnsi="Corbel"/>
                <w:b w:val="0"/>
                <w:sz w:val="24"/>
                <w:szCs w:val="24"/>
              </w:rPr>
              <w:t>ierwszy</w:t>
            </w:r>
          </w:p>
        </w:tc>
      </w:tr>
      <w:tr w:rsidR="0015768B" w:rsidRPr="00CB13C6" w14:paraId="5EBB5F82" w14:textId="77777777" w:rsidTr="0015768B">
        <w:tc>
          <w:tcPr>
            <w:tcW w:w="2694" w:type="dxa"/>
            <w:vAlign w:val="center"/>
          </w:tcPr>
          <w:p w14:paraId="72AD0186" w14:textId="77777777" w:rsidR="0015768B" w:rsidRPr="00CB13C6" w:rsidRDefault="0015768B" w:rsidP="00CB13C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2205DCC" w14:textId="28366969" w:rsidR="0015768B" w:rsidRPr="00CB13C6" w:rsidRDefault="00B40CD2" w:rsidP="00CB13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B13C6"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15768B" w:rsidRPr="00CB13C6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15768B" w:rsidRPr="00CB13C6" w14:paraId="39147969" w14:textId="77777777" w:rsidTr="0015768B">
        <w:tc>
          <w:tcPr>
            <w:tcW w:w="2694" w:type="dxa"/>
            <w:vAlign w:val="center"/>
          </w:tcPr>
          <w:p w14:paraId="554BD691" w14:textId="77777777" w:rsidR="0015768B" w:rsidRPr="00CB13C6" w:rsidRDefault="0015768B" w:rsidP="00CB13C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973586F" w14:textId="6615132E" w:rsidR="0015768B" w:rsidRPr="00CB13C6" w:rsidRDefault="00C2118B" w:rsidP="00CB13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15768B" w:rsidRPr="00CB13C6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15768B" w:rsidRPr="00CB13C6" w14:paraId="0BD03E9E" w14:textId="77777777" w:rsidTr="0015768B">
        <w:tc>
          <w:tcPr>
            <w:tcW w:w="2694" w:type="dxa"/>
            <w:vAlign w:val="center"/>
          </w:tcPr>
          <w:p w14:paraId="618277E0" w14:textId="77777777" w:rsidR="0015768B" w:rsidRPr="00CB13C6" w:rsidRDefault="0015768B" w:rsidP="00CB13C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653DB832" w14:textId="77777777" w:rsidR="0015768B" w:rsidRPr="00CB13C6" w:rsidRDefault="00A16491" w:rsidP="00CB13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B13C6">
              <w:rPr>
                <w:rFonts w:ascii="Corbel" w:hAnsi="Corbel"/>
                <w:b w:val="0"/>
                <w:sz w:val="24"/>
                <w:szCs w:val="24"/>
              </w:rPr>
              <w:t>I / 2</w:t>
            </w:r>
          </w:p>
        </w:tc>
      </w:tr>
      <w:tr w:rsidR="0015768B" w:rsidRPr="00CB13C6" w14:paraId="56B30B28" w14:textId="77777777" w:rsidTr="0015768B">
        <w:tc>
          <w:tcPr>
            <w:tcW w:w="2694" w:type="dxa"/>
            <w:vAlign w:val="center"/>
          </w:tcPr>
          <w:p w14:paraId="4EFEEED1" w14:textId="77777777" w:rsidR="0015768B" w:rsidRPr="00CB13C6" w:rsidRDefault="0015768B" w:rsidP="00CB13C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51CA357" w14:textId="0A50544B" w:rsidR="0015768B" w:rsidRPr="00CB13C6" w:rsidRDefault="00B40CD2" w:rsidP="00CB13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B13C6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CB5F6F" w:rsidRPr="00CB13C6">
              <w:rPr>
                <w:rFonts w:ascii="Corbel" w:hAnsi="Corbel"/>
                <w:b w:val="0"/>
                <w:sz w:val="24"/>
                <w:szCs w:val="24"/>
              </w:rPr>
              <w:t>odstawowy</w:t>
            </w:r>
          </w:p>
        </w:tc>
      </w:tr>
      <w:tr w:rsidR="0015768B" w:rsidRPr="00CB13C6" w14:paraId="777BE676" w14:textId="77777777" w:rsidTr="0015768B">
        <w:tc>
          <w:tcPr>
            <w:tcW w:w="2694" w:type="dxa"/>
            <w:vAlign w:val="center"/>
          </w:tcPr>
          <w:p w14:paraId="2DBFF378" w14:textId="77777777" w:rsidR="0015768B" w:rsidRPr="00CB13C6" w:rsidRDefault="0015768B" w:rsidP="00CB13C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7EC18B0" w14:textId="16CC89A3" w:rsidR="0015768B" w:rsidRPr="00CB13C6" w:rsidRDefault="00B40CD2" w:rsidP="00CB13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B13C6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15768B" w:rsidRPr="00CB13C6" w14:paraId="2980FDBE" w14:textId="77777777" w:rsidTr="0015768B">
        <w:tc>
          <w:tcPr>
            <w:tcW w:w="2694" w:type="dxa"/>
            <w:vAlign w:val="center"/>
          </w:tcPr>
          <w:p w14:paraId="6745247E" w14:textId="77777777" w:rsidR="0015768B" w:rsidRPr="00CB13C6" w:rsidRDefault="0015768B" w:rsidP="00CB13C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295D7B4" w14:textId="196B459D" w:rsidR="0015768B" w:rsidRPr="00CB13C6" w:rsidRDefault="00B40CD2" w:rsidP="00CB13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B13C6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15768B" w:rsidRPr="00CB13C6">
              <w:rPr>
                <w:rFonts w:ascii="Corbel" w:hAnsi="Corbel"/>
                <w:b w:val="0"/>
                <w:sz w:val="24"/>
                <w:szCs w:val="24"/>
              </w:rPr>
              <w:t>r Renata Nesterowicz</w:t>
            </w:r>
          </w:p>
        </w:tc>
      </w:tr>
      <w:tr w:rsidR="0015768B" w:rsidRPr="00CB13C6" w14:paraId="2925D4BA" w14:textId="77777777" w:rsidTr="0015768B">
        <w:tc>
          <w:tcPr>
            <w:tcW w:w="2694" w:type="dxa"/>
            <w:vAlign w:val="center"/>
          </w:tcPr>
          <w:p w14:paraId="54932456" w14:textId="77777777" w:rsidR="0015768B" w:rsidRPr="00CB13C6" w:rsidRDefault="0015768B" w:rsidP="00CB13C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BE5C791" w14:textId="218BD5AC" w:rsidR="0015768B" w:rsidRPr="00CB13C6" w:rsidRDefault="00E07D16" w:rsidP="00724188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CB13C6">
              <w:rPr>
                <w:rFonts w:ascii="Corbel" w:hAnsi="Corbel"/>
                <w:b w:val="0"/>
                <w:sz w:val="24"/>
                <w:szCs w:val="24"/>
              </w:rPr>
              <w:t>Dr Renata Nesterowicz</w:t>
            </w:r>
          </w:p>
        </w:tc>
      </w:tr>
    </w:tbl>
    <w:p w14:paraId="2B5EAF40" w14:textId="318E3CEE" w:rsidR="0085747A" w:rsidRPr="00CB13C6" w:rsidRDefault="0085747A" w:rsidP="00CB13C6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CB13C6">
        <w:rPr>
          <w:rFonts w:ascii="Corbel" w:hAnsi="Corbel"/>
          <w:sz w:val="24"/>
          <w:szCs w:val="24"/>
        </w:rPr>
        <w:t xml:space="preserve">* </w:t>
      </w:r>
      <w:r w:rsidR="00B90885" w:rsidRPr="00CB13C6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CB13C6">
        <w:rPr>
          <w:rFonts w:ascii="Corbel" w:hAnsi="Corbel"/>
          <w:b w:val="0"/>
          <w:sz w:val="24"/>
          <w:szCs w:val="24"/>
        </w:rPr>
        <w:t>e,</w:t>
      </w:r>
      <w:r w:rsidR="00B40CD2" w:rsidRPr="00CB13C6">
        <w:rPr>
          <w:rFonts w:ascii="Corbel" w:hAnsi="Corbel"/>
          <w:b w:val="0"/>
          <w:sz w:val="24"/>
          <w:szCs w:val="24"/>
        </w:rPr>
        <w:t xml:space="preserve"> </w:t>
      </w:r>
      <w:r w:rsidRPr="00CB13C6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CB13C6">
        <w:rPr>
          <w:rFonts w:ascii="Corbel" w:hAnsi="Corbel"/>
          <w:b w:val="0"/>
          <w:i/>
          <w:sz w:val="24"/>
          <w:szCs w:val="24"/>
        </w:rPr>
        <w:t>w Jednostce</w:t>
      </w:r>
    </w:p>
    <w:p w14:paraId="6A75EF42" w14:textId="77777777" w:rsidR="00923D7D" w:rsidRPr="00CB13C6" w:rsidRDefault="00923D7D" w:rsidP="00CB13C6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9689BFB" w14:textId="77777777" w:rsidR="0085747A" w:rsidRPr="00CB13C6" w:rsidRDefault="0085747A" w:rsidP="00CB13C6">
      <w:pPr>
        <w:pStyle w:val="Podpunkty"/>
        <w:ind w:left="284"/>
        <w:rPr>
          <w:rFonts w:ascii="Corbel" w:hAnsi="Corbel"/>
          <w:sz w:val="24"/>
          <w:szCs w:val="24"/>
        </w:rPr>
      </w:pPr>
      <w:r w:rsidRPr="00CB13C6">
        <w:rPr>
          <w:rFonts w:ascii="Corbel" w:hAnsi="Corbel"/>
          <w:sz w:val="24"/>
          <w:szCs w:val="24"/>
        </w:rPr>
        <w:t>1.</w:t>
      </w:r>
      <w:r w:rsidR="00E22FBC" w:rsidRPr="00CB13C6">
        <w:rPr>
          <w:rFonts w:ascii="Corbel" w:hAnsi="Corbel"/>
          <w:sz w:val="24"/>
          <w:szCs w:val="24"/>
        </w:rPr>
        <w:t>1</w:t>
      </w:r>
      <w:r w:rsidRPr="00CB13C6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D34C054" w14:textId="77777777" w:rsidR="00923D7D" w:rsidRPr="00CB13C6" w:rsidRDefault="00923D7D" w:rsidP="00CB13C6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CB13C6" w14:paraId="6D99921F" w14:textId="77777777" w:rsidTr="00C00FB7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2FAD" w14:textId="77777777" w:rsidR="00015B8F" w:rsidRPr="00CB13C6" w:rsidRDefault="00015B8F" w:rsidP="00CB13C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B13C6">
              <w:rPr>
                <w:rFonts w:ascii="Corbel" w:hAnsi="Corbel"/>
                <w:szCs w:val="24"/>
              </w:rPr>
              <w:t>Semestr</w:t>
            </w:r>
          </w:p>
          <w:p w14:paraId="0A0905E6" w14:textId="77777777" w:rsidR="00015B8F" w:rsidRPr="00CB13C6" w:rsidRDefault="002B5EA0" w:rsidP="00CB13C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B13C6">
              <w:rPr>
                <w:rFonts w:ascii="Corbel" w:hAnsi="Corbel"/>
                <w:szCs w:val="24"/>
              </w:rPr>
              <w:t>(</w:t>
            </w:r>
            <w:r w:rsidR="00363F78" w:rsidRPr="00CB13C6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3FA63" w14:textId="77777777" w:rsidR="00015B8F" w:rsidRPr="00CB13C6" w:rsidRDefault="00015B8F" w:rsidP="00CB13C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B13C6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9536C" w14:textId="77777777" w:rsidR="00015B8F" w:rsidRPr="00CB13C6" w:rsidRDefault="00015B8F" w:rsidP="00CB13C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B13C6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23D90" w14:textId="77777777" w:rsidR="00015B8F" w:rsidRPr="00CB13C6" w:rsidRDefault="00015B8F" w:rsidP="00CB13C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B13C6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0834C" w14:textId="77777777" w:rsidR="00015B8F" w:rsidRPr="00CB13C6" w:rsidRDefault="00015B8F" w:rsidP="00CB13C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B13C6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9C71D" w14:textId="77777777" w:rsidR="00015B8F" w:rsidRPr="00CB13C6" w:rsidRDefault="00015B8F" w:rsidP="00CB13C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B13C6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86879" w14:textId="77777777" w:rsidR="00015B8F" w:rsidRPr="00CB13C6" w:rsidRDefault="00015B8F" w:rsidP="00CB13C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B13C6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CA1A0" w14:textId="77777777" w:rsidR="00015B8F" w:rsidRPr="00CB13C6" w:rsidRDefault="00015B8F" w:rsidP="00CB13C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B13C6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175C1" w14:textId="77777777" w:rsidR="00015B8F" w:rsidRPr="00CB13C6" w:rsidRDefault="00015B8F" w:rsidP="00CB13C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B13C6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F45E7" w14:textId="77777777" w:rsidR="00015B8F" w:rsidRPr="00CB13C6" w:rsidRDefault="00015B8F" w:rsidP="00CB13C6">
            <w:pPr>
              <w:pStyle w:val="Nagwkitablic"/>
              <w:spacing w:line="240" w:lineRule="auto"/>
              <w:jc w:val="center"/>
              <w:rPr>
                <w:rFonts w:ascii="Corbel" w:hAnsi="Corbel"/>
                <w:bCs/>
                <w:szCs w:val="24"/>
              </w:rPr>
            </w:pPr>
            <w:r w:rsidRPr="00CB13C6">
              <w:rPr>
                <w:rFonts w:ascii="Corbel" w:hAnsi="Corbel"/>
                <w:bCs/>
                <w:szCs w:val="24"/>
              </w:rPr>
              <w:t>Liczba pkt</w:t>
            </w:r>
            <w:r w:rsidR="00B90885" w:rsidRPr="00CB13C6">
              <w:rPr>
                <w:rFonts w:ascii="Corbel" w:hAnsi="Corbel"/>
                <w:bCs/>
                <w:szCs w:val="24"/>
              </w:rPr>
              <w:t>.</w:t>
            </w:r>
            <w:r w:rsidRPr="00CB13C6">
              <w:rPr>
                <w:rFonts w:ascii="Corbel" w:hAnsi="Corbel"/>
                <w:bCs/>
                <w:szCs w:val="24"/>
              </w:rPr>
              <w:t xml:space="preserve"> ECTS</w:t>
            </w:r>
          </w:p>
        </w:tc>
      </w:tr>
      <w:tr w:rsidR="00C00FB7" w:rsidRPr="00CB13C6" w14:paraId="02359E87" w14:textId="77777777" w:rsidTr="00B35BF5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79BFC" w14:textId="77777777" w:rsidR="00C00FB7" w:rsidRPr="00CB13C6" w:rsidRDefault="00A16491" w:rsidP="00CB13C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DB9A" w14:textId="6B17D452" w:rsidR="00C00FB7" w:rsidRPr="00CB13C6" w:rsidRDefault="00DB4513" w:rsidP="00CB13C6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809B" w14:textId="77777777" w:rsidR="00C00FB7" w:rsidRPr="00CB13C6" w:rsidRDefault="00C00FB7" w:rsidP="00CB13C6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9619" w14:textId="77777777" w:rsidR="00C00FB7" w:rsidRPr="00CB13C6" w:rsidRDefault="00C00FB7" w:rsidP="00CB13C6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041E" w14:textId="77777777" w:rsidR="00C00FB7" w:rsidRPr="00CB13C6" w:rsidRDefault="00C00FB7" w:rsidP="00CB13C6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ADDD" w14:textId="77777777" w:rsidR="00C00FB7" w:rsidRPr="00CB13C6" w:rsidRDefault="00C00FB7" w:rsidP="00CB13C6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F59E" w14:textId="77777777" w:rsidR="00C00FB7" w:rsidRPr="00CB13C6" w:rsidRDefault="00C00FB7" w:rsidP="00CB13C6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6B50" w14:textId="77777777" w:rsidR="00C00FB7" w:rsidRPr="00CB13C6" w:rsidRDefault="00C00FB7" w:rsidP="00CB13C6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CFC0" w14:textId="77777777" w:rsidR="00C00FB7" w:rsidRPr="00CB13C6" w:rsidRDefault="00C00FB7" w:rsidP="00CB13C6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E3F9" w14:textId="774594B9" w:rsidR="00C00FB7" w:rsidRPr="00CB13C6" w:rsidRDefault="003B5FEF" w:rsidP="00CB13C6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5E0F5711" w14:textId="77777777" w:rsidR="00923D7D" w:rsidRPr="00CB13C6" w:rsidRDefault="00923D7D" w:rsidP="00CB13C6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D8BFF99" w14:textId="77777777" w:rsidR="00923D7D" w:rsidRPr="00CB13C6" w:rsidRDefault="00923D7D" w:rsidP="00CB13C6">
      <w:pPr>
        <w:pStyle w:val="Podpunkty"/>
        <w:jc w:val="center"/>
        <w:rPr>
          <w:rFonts w:ascii="Corbel" w:hAnsi="Corbel"/>
          <w:b w:val="0"/>
          <w:sz w:val="24"/>
          <w:szCs w:val="24"/>
          <w:lang w:eastAsia="en-US"/>
        </w:rPr>
      </w:pPr>
    </w:p>
    <w:p w14:paraId="4ED94196" w14:textId="77777777" w:rsidR="0085747A" w:rsidRPr="00CB13C6" w:rsidRDefault="0085747A" w:rsidP="00CB13C6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CB13C6">
        <w:rPr>
          <w:rFonts w:ascii="Corbel" w:hAnsi="Corbel"/>
          <w:smallCaps w:val="0"/>
          <w:szCs w:val="24"/>
        </w:rPr>
        <w:t>1.</w:t>
      </w:r>
      <w:r w:rsidR="00E22FBC" w:rsidRPr="00CB13C6">
        <w:rPr>
          <w:rFonts w:ascii="Corbel" w:hAnsi="Corbel"/>
          <w:smallCaps w:val="0"/>
          <w:szCs w:val="24"/>
        </w:rPr>
        <w:t>2</w:t>
      </w:r>
      <w:r w:rsidR="00F83B28" w:rsidRPr="00CB13C6">
        <w:rPr>
          <w:rFonts w:ascii="Corbel" w:hAnsi="Corbel"/>
          <w:smallCaps w:val="0"/>
          <w:szCs w:val="24"/>
        </w:rPr>
        <w:t>.</w:t>
      </w:r>
      <w:r w:rsidR="00F83B28" w:rsidRPr="00CB13C6">
        <w:rPr>
          <w:rFonts w:ascii="Corbel" w:hAnsi="Corbel"/>
          <w:smallCaps w:val="0"/>
          <w:szCs w:val="24"/>
        </w:rPr>
        <w:tab/>
      </w:r>
      <w:r w:rsidRPr="00CB13C6">
        <w:rPr>
          <w:rFonts w:ascii="Corbel" w:hAnsi="Corbel"/>
          <w:smallCaps w:val="0"/>
          <w:szCs w:val="24"/>
        </w:rPr>
        <w:t xml:space="preserve">Sposób realizacji zajęć  </w:t>
      </w:r>
    </w:p>
    <w:p w14:paraId="7D1DF133" w14:textId="38C43853" w:rsidR="0085747A" w:rsidRPr="00CB13C6" w:rsidRDefault="0085747A" w:rsidP="00CB13C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A0541FA" w14:textId="77777777" w:rsidR="001D1C63" w:rsidRPr="009A27B8" w:rsidRDefault="001D1C63" w:rsidP="001D1C6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bookmarkStart w:id="0" w:name="_Hlk57004889"/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9A27B8">
        <w:rPr>
          <w:rFonts w:ascii="Corbel" w:hAnsi="Corbel"/>
          <w:b w:val="0"/>
          <w:smallCaps w:val="0"/>
          <w:szCs w:val="24"/>
        </w:rPr>
        <w:t xml:space="preserve">zajęcia w formie </w:t>
      </w:r>
      <w:r w:rsidRPr="00F87D68">
        <w:rPr>
          <w:rFonts w:ascii="Corbel" w:hAnsi="Corbel"/>
          <w:b w:val="0"/>
          <w:smallCaps w:val="0"/>
          <w:szCs w:val="24"/>
        </w:rPr>
        <w:t>tradycyjnej lub z wykorzystaniem platformy M</w:t>
      </w:r>
      <w:r>
        <w:rPr>
          <w:rFonts w:ascii="Corbel" w:hAnsi="Corbel"/>
          <w:b w:val="0"/>
          <w:smallCaps w:val="0"/>
          <w:szCs w:val="24"/>
        </w:rPr>
        <w:t>S</w:t>
      </w:r>
      <w:r w:rsidRPr="00F87D68">
        <w:rPr>
          <w:rFonts w:ascii="Corbel" w:hAnsi="Corbel"/>
          <w:b w:val="0"/>
          <w:smallCaps w:val="0"/>
          <w:szCs w:val="24"/>
        </w:rPr>
        <w:t xml:space="preserve"> Teams</w:t>
      </w:r>
    </w:p>
    <w:p w14:paraId="56C0DD06" w14:textId="1CE717D1" w:rsidR="001D1C63" w:rsidRPr="009A27B8" w:rsidRDefault="00DB4513" w:rsidP="001D1C6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="001D1C63" w:rsidRPr="009A27B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14:paraId="5AB19507" w14:textId="69AF1551" w:rsidR="00B40CD2" w:rsidRPr="00CB13C6" w:rsidRDefault="00B40CD2" w:rsidP="00CB13C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CD1B437" w14:textId="77777777" w:rsidR="00B40CD2" w:rsidRPr="00CB13C6" w:rsidRDefault="00B40CD2" w:rsidP="00CB13C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0BB24C6" w14:textId="77777777" w:rsidR="00E22FBC" w:rsidRPr="00CB13C6" w:rsidRDefault="00E22FBC" w:rsidP="00CB13C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CB13C6">
        <w:rPr>
          <w:rFonts w:ascii="Corbel" w:hAnsi="Corbel"/>
          <w:smallCaps w:val="0"/>
          <w:szCs w:val="24"/>
        </w:rPr>
        <w:t xml:space="preserve">1.3 </w:t>
      </w:r>
      <w:r w:rsidR="00F83B28" w:rsidRPr="00CB13C6">
        <w:rPr>
          <w:rFonts w:ascii="Corbel" w:hAnsi="Corbel"/>
          <w:smallCaps w:val="0"/>
          <w:szCs w:val="24"/>
        </w:rPr>
        <w:tab/>
      </w:r>
      <w:r w:rsidRPr="00CB13C6">
        <w:rPr>
          <w:rFonts w:ascii="Corbel" w:hAnsi="Corbel"/>
          <w:smallCaps w:val="0"/>
          <w:szCs w:val="24"/>
        </w:rPr>
        <w:t>For</w:t>
      </w:r>
      <w:r w:rsidR="00445970" w:rsidRPr="00CB13C6">
        <w:rPr>
          <w:rFonts w:ascii="Corbel" w:hAnsi="Corbel"/>
          <w:smallCaps w:val="0"/>
          <w:szCs w:val="24"/>
        </w:rPr>
        <w:t xml:space="preserve">ma zaliczenia przedmiotu </w:t>
      </w:r>
      <w:r w:rsidRPr="00CB13C6">
        <w:rPr>
          <w:rFonts w:ascii="Corbel" w:hAnsi="Corbel"/>
          <w:smallCaps w:val="0"/>
          <w:szCs w:val="24"/>
        </w:rPr>
        <w:t xml:space="preserve"> (z toku) </w:t>
      </w:r>
      <w:r w:rsidRPr="00CB13C6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67E6685" w14:textId="74BE322C" w:rsidR="00C00FB7" w:rsidRDefault="00DB4513" w:rsidP="00CB13C6">
      <w:pPr>
        <w:pStyle w:val="Punktygwne"/>
        <w:spacing w:after="0"/>
        <w:ind w:firstLine="284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Wykład – </w:t>
      </w:r>
      <w:r w:rsidR="00C00FB7" w:rsidRPr="00CB13C6">
        <w:rPr>
          <w:rFonts w:ascii="Corbel" w:hAnsi="Corbel"/>
          <w:b w:val="0"/>
          <w:szCs w:val="24"/>
        </w:rPr>
        <w:t>EGZAMIN</w:t>
      </w:r>
    </w:p>
    <w:p w14:paraId="31EB317A" w14:textId="1D5F7CE8" w:rsidR="00DB4513" w:rsidRPr="00CB13C6" w:rsidRDefault="00DB4513" w:rsidP="00CB13C6">
      <w:pPr>
        <w:pStyle w:val="Punktygwne"/>
        <w:spacing w:after="0"/>
        <w:ind w:firstLine="284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Ćwiczenia-Zaliczenie na ocenę</w:t>
      </w:r>
    </w:p>
    <w:p w14:paraId="7599D7D6" w14:textId="77777777" w:rsidR="00E960BB" w:rsidRPr="00CB13C6" w:rsidRDefault="00E960BB" w:rsidP="00CB13C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3345447" w14:textId="77777777" w:rsidR="00B40CD2" w:rsidRPr="00CB13C6" w:rsidRDefault="00B40CD2" w:rsidP="00CB13C6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 w:rsidRPr="00CB13C6">
        <w:rPr>
          <w:rFonts w:ascii="Corbel" w:hAnsi="Corbel"/>
          <w:sz w:val="24"/>
          <w:szCs w:val="24"/>
        </w:rPr>
        <w:br w:type="page"/>
      </w:r>
    </w:p>
    <w:p w14:paraId="29FA15F1" w14:textId="280CEEDD" w:rsidR="00E960BB" w:rsidRPr="00CB13C6" w:rsidRDefault="0085747A" w:rsidP="00CB13C6">
      <w:pPr>
        <w:pStyle w:val="Punktygwne"/>
        <w:spacing w:before="0" w:after="0"/>
        <w:rPr>
          <w:rFonts w:ascii="Corbel" w:hAnsi="Corbel"/>
          <w:szCs w:val="24"/>
        </w:rPr>
      </w:pPr>
      <w:r w:rsidRPr="00CB13C6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B13C6" w14:paraId="028D8474" w14:textId="77777777" w:rsidTr="00745302">
        <w:tc>
          <w:tcPr>
            <w:tcW w:w="9670" w:type="dxa"/>
          </w:tcPr>
          <w:p w14:paraId="7A289949" w14:textId="77777777" w:rsidR="0085747A" w:rsidRPr="00CB13C6" w:rsidRDefault="00C00FB7" w:rsidP="00CB13C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B13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wiedzę z matematyki w zakresie programu szkoły średniej. Ponadto wymagana jest znajomość aktualnych wydarzeń ze sfery biznesu i działalności jednostek gospodarczych.</w:t>
            </w:r>
          </w:p>
        </w:tc>
      </w:tr>
    </w:tbl>
    <w:p w14:paraId="0A1EFE3B" w14:textId="77777777" w:rsidR="00153C41" w:rsidRPr="00CB13C6" w:rsidRDefault="00153C41" w:rsidP="00CB13C6">
      <w:pPr>
        <w:pStyle w:val="Punktygwne"/>
        <w:spacing w:before="0" w:after="0"/>
        <w:rPr>
          <w:rFonts w:ascii="Corbel" w:hAnsi="Corbel"/>
          <w:szCs w:val="24"/>
        </w:rPr>
      </w:pPr>
    </w:p>
    <w:p w14:paraId="7470F5EC" w14:textId="36BC53AE" w:rsidR="00F83B28" w:rsidRPr="00CB13C6" w:rsidRDefault="0071620A" w:rsidP="00CB13C6">
      <w:pPr>
        <w:pStyle w:val="Punktygwne"/>
        <w:spacing w:before="0" w:after="0"/>
        <w:rPr>
          <w:rFonts w:ascii="Corbel" w:hAnsi="Corbel"/>
          <w:b w:val="0"/>
          <w:i/>
          <w:szCs w:val="24"/>
        </w:rPr>
      </w:pPr>
      <w:r w:rsidRPr="00CB13C6">
        <w:rPr>
          <w:rFonts w:ascii="Corbel" w:hAnsi="Corbel"/>
          <w:szCs w:val="24"/>
        </w:rPr>
        <w:t>3.</w:t>
      </w:r>
      <w:r w:rsidR="00A84C85" w:rsidRPr="00CB13C6">
        <w:rPr>
          <w:rFonts w:ascii="Corbel" w:hAnsi="Corbel"/>
          <w:szCs w:val="24"/>
        </w:rPr>
        <w:t>cele, efekty uczenia się</w:t>
      </w:r>
      <w:r w:rsidR="0085747A" w:rsidRPr="00CB13C6">
        <w:rPr>
          <w:rFonts w:ascii="Corbel" w:hAnsi="Corbel"/>
          <w:szCs w:val="24"/>
        </w:rPr>
        <w:t xml:space="preserve"> , treści Programowe i stosowane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C00FB7" w:rsidRPr="00CB13C6" w14:paraId="58904026" w14:textId="77777777" w:rsidTr="00C00FB7">
        <w:tc>
          <w:tcPr>
            <w:tcW w:w="845" w:type="dxa"/>
          </w:tcPr>
          <w:p w14:paraId="2C9746E3" w14:textId="77777777" w:rsidR="00C00FB7" w:rsidRPr="00CB13C6" w:rsidRDefault="00C00FB7" w:rsidP="00CB13C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</w:tcPr>
          <w:p w14:paraId="42873886" w14:textId="77777777" w:rsidR="00C00FB7" w:rsidRPr="00CB13C6" w:rsidRDefault="00C00FB7" w:rsidP="00CB13C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 xml:space="preserve">Zapoznanie z przebiegiem ewidencji procesów gospodarczych i  skutkami finansowymi podjętych decyzji gospodarczych. </w:t>
            </w:r>
          </w:p>
        </w:tc>
      </w:tr>
      <w:tr w:rsidR="00C00FB7" w:rsidRPr="00CB13C6" w14:paraId="0B5EE2F7" w14:textId="77777777" w:rsidTr="004C143F">
        <w:tc>
          <w:tcPr>
            <w:tcW w:w="845" w:type="dxa"/>
          </w:tcPr>
          <w:p w14:paraId="30F9D8FB" w14:textId="77777777" w:rsidR="00C00FB7" w:rsidRPr="00CB13C6" w:rsidRDefault="00C00FB7" w:rsidP="00CB13C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</w:tcPr>
          <w:p w14:paraId="7C05F397" w14:textId="77777777" w:rsidR="00C00FB7" w:rsidRPr="00CB13C6" w:rsidRDefault="00C00FB7" w:rsidP="00CB13C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Wyjaśnienie roli i zadań systemu rachunkowości jako logicznego i całościowego systemu odzwierciedlającego skutki prowadzo</w:t>
            </w:r>
            <w:r w:rsidR="00F6609D" w:rsidRPr="00CB13C6">
              <w:rPr>
                <w:rFonts w:ascii="Corbel" w:hAnsi="Corbel"/>
                <w:sz w:val="24"/>
                <w:szCs w:val="24"/>
              </w:rPr>
              <w:t>nej działalności gospodarczej w </w:t>
            </w:r>
            <w:r w:rsidRPr="00CB13C6">
              <w:rPr>
                <w:rFonts w:ascii="Corbel" w:hAnsi="Corbel"/>
                <w:sz w:val="24"/>
                <w:szCs w:val="24"/>
              </w:rPr>
              <w:t xml:space="preserve">różnych formach organizacyjno-prawnych. </w:t>
            </w:r>
          </w:p>
        </w:tc>
      </w:tr>
      <w:tr w:rsidR="00C00FB7" w:rsidRPr="00CB13C6" w14:paraId="3AB197FF" w14:textId="77777777" w:rsidTr="004A628C">
        <w:tc>
          <w:tcPr>
            <w:tcW w:w="845" w:type="dxa"/>
          </w:tcPr>
          <w:p w14:paraId="5235E1FD" w14:textId="77777777" w:rsidR="00C00FB7" w:rsidRPr="00CB13C6" w:rsidRDefault="00C00FB7" w:rsidP="00CB13C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5" w:type="dxa"/>
          </w:tcPr>
          <w:p w14:paraId="782B92F4" w14:textId="77777777" w:rsidR="00C00FB7" w:rsidRPr="00CB13C6" w:rsidRDefault="00C00FB7" w:rsidP="00CB13C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 xml:space="preserve">Zapoznanie z zasadami, metodami i technikami prowadzenia ksiąg rachunkowych oraz sporządzaniem sprawozdań finansowych. </w:t>
            </w:r>
          </w:p>
        </w:tc>
      </w:tr>
      <w:tr w:rsidR="00C00FB7" w:rsidRPr="00CB13C6" w14:paraId="6D988401" w14:textId="77777777" w:rsidTr="004A628C">
        <w:tc>
          <w:tcPr>
            <w:tcW w:w="845" w:type="dxa"/>
          </w:tcPr>
          <w:p w14:paraId="4A20E721" w14:textId="77777777" w:rsidR="00C00FB7" w:rsidRPr="00CB13C6" w:rsidRDefault="00C00FB7" w:rsidP="00CB13C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675" w:type="dxa"/>
          </w:tcPr>
          <w:p w14:paraId="6B4FC07E" w14:textId="77777777" w:rsidR="00C00FB7" w:rsidRPr="00CB13C6" w:rsidRDefault="00C00FB7" w:rsidP="00CB13C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 xml:space="preserve">Wypracowanie umiejętności zakładania ksiąg rachunkowych, pomiaru i wyceny skutków zdarzeń gospodarczych w zasobach majątkowo-kapitałowych przedsiębiorstwa oraz ustalania i interpretacji końcowego wyniku finansowego.  </w:t>
            </w:r>
          </w:p>
        </w:tc>
      </w:tr>
    </w:tbl>
    <w:p w14:paraId="0F0CF94D" w14:textId="467056D8" w:rsidR="0085747A" w:rsidRPr="00CB13C6" w:rsidRDefault="0085747A" w:rsidP="00CB13C6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FC4B7D7" w14:textId="77777777" w:rsidR="001D7B54" w:rsidRPr="00CB13C6" w:rsidRDefault="009F4610" w:rsidP="00CB13C6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CB13C6">
        <w:rPr>
          <w:rFonts w:ascii="Corbel" w:hAnsi="Corbel"/>
          <w:b/>
          <w:sz w:val="24"/>
          <w:szCs w:val="24"/>
        </w:rPr>
        <w:t xml:space="preserve">3.2 </w:t>
      </w:r>
      <w:r w:rsidR="001D7B54" w:rsidRPr="00CB13C6">
        <w:rPr>
          <w:rFonts w:ascii="Corbel" w:hAnsi="Corbel"/>
          <w:b/>
          <w:sz w:val="24"/>
          <w:szCs w:val="24"/>
        </w:rPr>
        <w:t xml:space="preserve">Efekty </w:t>
      </w:r>
      <w:r w:rsidR="00C05F44" w:rsidRPr="00CB13C6">
        <w:rPr>
          <w:rFonts w:ascii="Corbel" w:hAnsi="Corbel"/>
          <w:b/>
          <w:sz w:val="24"/>
          <w:szCs w:val="24"/>
        </w:rPr>
        <w:t xml:space="preserve">uczenia się </w:t>
      </w:r>
      <w:r w:rsidR="001D7B54" w:rsidRPr="00CB13C6">
        <w:rPr>
          <w:rFonts w:ascii="Corbel" w:hAnsi="Corbel"/>
          <w:b/>
          <w:sz w:val="24"/>
          <w:szCs w:val="24"/>
        </w:rPr>
        <w:t>dla przedmiotu</w:t>
      </w:r>
    </w:p>
    <w:p w14:paraId="38CDAE23" w14:textId="77777777" w:rsidR="001D7B54" w:rsidRPr="00CB13C6" w:rsidRDefault="001D7B54" w:rsidP="00CB13C6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CB13C6" w14:paraId="7A070F23" w14:textId="77777777" w:rsidTr="00145F9F">
        <w:tc>
          <w:tcPr>
            <w:tcW w:w="1681" w:type="dxa"/>
            <w:vAlign w:val="center"/>
          </w:tcPr>
          <w:p w14:paraId="459E5872" w14:textId="77777777" w:rsidR="0085747A" w:rsidRPr="00CB13C6" w:rsidRDefault="0085747A" w:rsidP="00CB13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B13C6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CB13C6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CB13C6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CB13C6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66B3DE2F" w14:textId="77777777" w:rsidR="0085747A" w:rsidRPr="00CB13C6" w:rsidRDefault="0085747A" w:rsidP="00CB13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B13C6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CB13C6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CB13C6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1D5FA9F0" w14:textId="77777777" w:rsidR="0085747A" w:rsidRPr="00CB13C6" w:rsidRDefault="0085747A" w:rsidP="00CB13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B13C6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CB13C6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45F9F" w:rsidRPr="00CB13C6" w14:paraId="42BDC8D1" w14:textId="77777777" w:rsidTr="00145F9F">
        <w:tc>
          <w:tcPr>
            <w:tcW w:w="1681" w:type="dxa"/>
          </w:tcPr>
          <w:p w14:paraId="7BDC9F55" w14:textId="77777777" w:rsidR="00145F9F" w:rsidRPr="00CB13C6" w:rsidRDefault="00145F9F" w:rsidP="00CB13C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EK_01</w:t>
            </w:r>
          </w:p>
        </w:tc>
        <w:tc>
          <w:tcPr>
            <w:tcW w:w="5974" w:type="dxa"/>
          </w:tcPr>
          <w:p w14:paraId="59D97630" w14:textId="2564B94C" w:rsidR="00145F9F" w:rsidRPr="00CB13C6" w:rsidRDefault="00AB6709" w:rsidP="00CB13C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 xml:space="preserve">Posiada </w:t>
            </w:r>
            <w:r w:rsidR="00B24D22" w:rsidRPr="00CB13C6">
              <w:rPr>
                <w:rFonts w:ascii="Corbel" w:hAnsi="Corbel"/>
                <w:sz w:val="24"/>
                <w:szCs w:val="24"/>
              </w:rPr>
              <w:t>w zaawansowanym stopniu podstawową wiedzę z zakresu dyscypliny  finans</w:t>
            </w:r>
            <w:r w:rsidRPr="00CB13C6">
              <w:rPr>
                <w:rFonts w:ascii="Corbel" w:hAnsi="Corbel"/>
                <w:sz w:val="24"/>
                <w:szCs w:val="24"/>
              </w:rPr>
              <w:t>ów i rachunkowości</w:t>
            </w:r>
            <w:r w:rsidR="00B52645" w:rsidRPr="00CB13C6">
              <w:rPr>
                <w:rFonts w:ascii="Corbel" w:hAnsi="Corbel"/>
                <w:sz w:val="24"/>
                <w:szCs w:val="24"/>
              </w:rPr>
              <w:t>. Zna procesy zachodzące w organizacjach gospodarczych, normy prawne, etyczne, organizacyjne obowiązujące w sferze gospodarczej i finansowej. Rozumie istotę rachunkowości jako specyficznego systemu gromadzenia</w:t>
            </w:r>
            <w:r w:rsidR="006011BA" w:rsidRPr="00CB13C6">
              <w:rPr>
                <w:rFonts w:ascii="Corbel" w:hAnsi="Corbel"/>
                <w:sz w:val="24"/>
                <w:szCs w:val="24"/>
              </w:rPr>
              <w:t>,</w:t>
            </w:r>
            <w:r w:rsidR="00B52645" w:rsidRPr="00CB13C6">
              <w:rPr>
                <w:rFonts w:ascii="Corbel" w:hAnsi="Corbel"/>
                <w:sz w:val="24"/>
                <w:szCs w:val="24"/>
              </w:rPr>
              <w:t xml:space="preserve"> przetwarzania danych oraz prezentacji informacji o zachodzących procesach</w:t>
            </w:r>
            <w:r w:rsidR="006011BA" w:rsidRPr="00CB13C6">
              <w:rPr>
                <w:rFonts w:ascii="Corbel" w:hAnsi="Corbel"/>
                <w:sz w:val="24"/>
                <w:szCs w:val="24"/>
              </w:rPr>
              <w:t>, a także</w:t>
            </w:r>
            <w:r w:rsidR="00B52645" w:rsidRPr="00CB13C6">
              <w:rPr>
                <w:rFonts w:ascii="Corbel" w:hAnsi="Corbel"/>
                <w:sz w:val="24"/>
                <w:szCs w:val="24"/>
              </w:rPr>
              <w:t xml:space="preserve"> </w:t>
            </w:r>
            <w:r w:rsidR="006011BA" w:rsidRPr="00CB13C6">
              <w:rPr>
                <w:rFonts w:ascii="Corbel" w:hAnsi="Corbel"/>
                <w:sz w:val="24"/>
                <w:szCs w:val="24"/>
              </w:rPr>
              <w:t>zasady , metody pomiaru kosztów i wyników.</w:t>
            </w:r>
          </w:p>
        </w:tc>
        <w:tc>
          <w:tcPr>
            <w:tcW w:w="1865" w:type="dxa"/>
          </w:tcPr>
          <w:p w14:paraId="06980873" w14:textId="77777777" w:rsidR="00145F9F" w:rsidRPr="00CB13C6" w:rsidRDefault="00145F9F" w:rsidP="00CB13C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K_W01</w:t>
            </w:r>
          </w:p>
          <w:p w14:paraId="1188E4AB" w14:textId="77777777" w:rsidR="00145F9F" w:rsidRPr="00CB13C6" w:rsidRDefault="00145F9F" w:rsidP="00CB13C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K_W06</w:t>
            </w:r>
          </w:p>
          <w:p w14:paraId="4BB93323" w14:textId="73C67A5F" w:rsidR="00145F9F" w:rsidRPr="00CB13C6" w:rsidRDefault="00145F9F" w:rsidP="00CB13C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K_W</w:t>
            </w:r>
            <w:r w:rsidR="00B24D22" w:rsidRPr="00CB13C6">
              <w:rPr>
                <w:rFonts w:ascii="Corbel" w:hAnsi="Corbel"/>
                <w:sz w:val="24"/>
                <w:szCs w:val="24"/>
              </w:rPr>
              <w:t>08</w:t>
            </w:r>
          </w:p>
          <w:p w14:paraId="1AEB9657" w14:textId="73A9168D" w:rsidR="00145F9F" w:rsidRPr="00CB13C6" w:rsidRDefault="00145F9F" w:rsidP="00CB13C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K_W1</w:t>
            </w:r>
            <w:r w:rsidR="00B24D22" w:rsidRPr="00CB13C6">
              <w:rPr>
                <w:rFonts w:ascii="Corbel" w:hAnsi="Corbel"/>
                <w:sz w:val="24"/>
                <w:szCs w:val="24"/>
              </w:rPr>
              <w:t>2</w:t>
            </w:r>
          </w:p>
          <w:p w14:paraId="5656E4E7" w14:textId="77777777" w:rsidR="006011BA" w:rsidRPr="00CB13C6" w:rsidRDefault="006011BA" w:rsidP="00CB13C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K_W13</w:t>
            </w:r>
          </w:p>
          <w:p w14:paraId="5AF34C2A" w14:textId="5507BB58" w:rsidR="00145F9F" w:rsidRPr="00CB13C6" w:rsidRDefault="00145F9F" w:rsidP="00CB13C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145F9F" w:rsidRPr="00CB13C6" w14:paraId="22E64E8A" w14:textId="77777777" w:rsidTr="00145F9F">
        <w:tc>
          <w:tcPr>
            <w:tcW w:w="1681" w:type="dxa"/>
          </w:tcPr>
          <w:p w14:paraId="05CDC070" w14:textId="77777777" w:rsidR="00145F9F" w:rsidRPr="00CB13C6" w:rsidRDefault="00145F9F" w:rsidP="00CB13C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EK_02</w:t>
            </w:r>
          </w:p>
        </w:tc>
        <w:tc>
          <w:tcPr>
            <w:tcW w:w="5974" w:type="dxa"/>
          </w:tcPr>
          <w:p w14:paraId="0A0CCDFA" w14:textId="4A5B1D77" w:rsidR="00F6609D" w:rsidRPr="00CB13C6" w:rsidRDefault="009D1A0E" w:rsidP="00CB13C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Potrafi wykorzystywać podstawową wiedzę teoretyczną z zakresu finansów i rachunkowości oraz pozyskiwać dane do analizowania zjawisk finansowych, określać typy operacji gospodarczych i dokonywać ich ewidencji w systemie rachunkowości organizacji.</w:t>
            </w:r>
          </w:p>
        </w:tc>
        <w:tc>
          <w:tcPr>
            <w:tcW w:w="1865" w:type="dxa"/>
          </w:tcPr>
          <w:p w14:paraId="39F90083" w14:textId="343B7EDD" w:rsidR="00145F9F" w:rsidRPr="00CB13C6" w:rsidRDefault="00145F9F" w:rsidP="00CB13C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K_</w:t>
            </w:r>
            <w:r w:rsidR="00B52645" w:rsidRPr="00CB13C6">
              <w:rPr>
                <w:rFonts w:ascii="Corbel" w:hAnsi="Corbel"/>
                <w:sz w:val="24"/>
                <w:szCs w:val="24"/>
              </w:rPr>
              <w:t>U</w:t>
            </w:r>
            <w:r w:rsidRPr="00CB13C6">
              <w:rPr>
                <w:rFonts w:ascii="Corbel" w:hAnsi="Corbel"/>
                <w:sz w:val="24"/>
                <w:szCs w:val="24"/>
              </w:rPr>
              <w:t>0</w:t>
            </w:r>
            <w:r w:rsidR="00B52645" w:rsidRPr="00CB13C6">
              <w:rPr>
                <w:rFonts w:ascii="Corbel" w:hAnsi="Corbel"/>
                <w:sz w:val="24"/>
                <w:szCs w:val="24"/>
              </w:rPr>
              <w:t>1</w:t>
            </w:r>
          </w:p>
          <w:p w14:paraId="20958399" w14:textId="77777777" w:rsidR="00145F9F" w:rsidRPr="00CB13C6" w:rsidRDefault="00145F9F" w:rsidP="00CB13C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K_U05</w:t>
            </w:r>
          </w:p>
        </w:tc>
      </w:tr>
      <w:tr w:rsidR="00145F9F" w:rsidRPr="00CB13C6" w14:paraId="75433053" w14:textId="77777777" w:rsidTr="00145F9F">
        <w:tc>
          <w:tcPr>
            <w:tcW w:w="1681" w:type="dxa"/>
          </w:tcPr>
          <w:p w14:paraId="785FC252" w14:textId="77777777" w:rsidR="00145F9F" w:rsidRPr="00CB13C6" w:rsidRDefault="00145F9F" w:rsidP="00CB13C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5974" w:type="dxa"/>
          </w:tcPr>
          <w:p w14:paraId="0CAEBADB" w14:textId="5C3097BE" w:rsidR="00145F9F" w:rsidRPr="00CB13C6" w:rsidRDefault="009D1A0E" w:rsidP="00CB13C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Potrafi stosować i oceniać normy, reguły i zasady rachunkowości, analizować przedsięwzięcia gospodarcze według kryteriów finansowych, a na podstawie uzyskanych wyników rekomendować odpowiednie rozwiązania. Posiada umiejętność samodzielnego planowania i realizowania własnego uczenie się przez całe życie</w:t>
            </w:r>
          </w:p>
        </w:tc>
        <w:tc>
          <w:tcPr>
            <w:tcW w:w="1865" w:type="dxa"/>
          </w:tcPr>
          <w:p w14:paraId="264308CD" w14:textId="7AD90797" w:rsidR="00145F9F" w:rsidRPr="00CB13C6" w:rsidRDefault="00145F9F" w:rsidP="00CB13C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K_U0</w:t>
            </w:r>
            <w:r w:rsidR="009D1A0E" w:rsidRPr="00CB13C6">
              <w:rPr>
                <w:rFonts w:ascii="Corbel" w:hAnsi="Corbel"/>
                <w:sz w:val="24"/>
                <w:szCs w:val="24"/>
              </w:rPr>
              <w:t>6</w:t>
            </w:r>
          </w:p>
          <w:p w14:paraId="74B55E83" w14:textId="280DB20F" w:rsidR="00145F9F" w:rsidRPr="00CB13C6" w:rsidRDefault="00145F9F" w:rsidP="00CB13C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K_U0</w:t>
            </w:r>
            <w:r w:rsidR="009D1A0E" w:rsidRPr="00CB13C6">
              <w:rPr>
                <w:rFonts w:ascii="Corbel" w:hAnsi="Corbel"/>
                <w:sz w:val="24"/>
                <w:szCs w:val="24"/>
              </w:rPr>
              <w:t>9</w:t>
            </w:r>
          </w:p>
          <w:p w14:paraId="6CF7B0B6" w14:textId="413EEB83" w:rsidR="00145F9F" w:rsidRPr="00CB13C6" w:rsidRDefault="00145F9F" w:rsidP="00CB13C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K_U</w:t>
            </w:r>
            <w:r w:rsidR="009D1A0E" w:rsidRPr="00CB13C6">
              <w:rPr>
                <w:rFonts w:ascii="Corbel" w:hAnsi="Corbel"/>
                <w:sz w:val="24"/>
                <w:szCs w:val="24"/>
              </w:rPr>
              <w:t>13</w:t>
            </w:r>
          </w:p>
        </w:tc>
      </w:tr>
      <w:tr w:rsidR="00145F9F" w:rsidRPr="00CB13C6" w14:paraId="4FCBE96B" w14:textId="77777777" w:rsidTr="00145F9F">
        <w:tc>
          <w:tcPr>
            <w:tcW w:w="1681" w:type="dxa"/>
          </w:tcPr>
          <w:p w14:paraId="2DA1C3E2" w14:textId="77777777" w:rsidR="00145F9F" w:rsidRPr="00CB13C6" w:rsidRDefault="00145F9F" w:rsidP="00CB13C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5974" w:type="dxa"/>
          </w:tcPr>
          <w:p w14:paraId="31E485F3" w14:textId="3B21A193" w:rsidR="00145F9F" w:rsidRPr="00CB13C6" w:rsidRDefault="00371F91" w:rsidP="00CB13C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 xml:space="preserve"> Jest gotów do uznawania znaczenia wiedzy w rozwiązywaniu problemów poznawczych i praktycznych z zakresu nauk ekonomicznych, przestrzegania zasad etyki </w:t>
            </w:r>
            <w:r w:rsidRPr="00CB13C6">
              <w:rPr>
                <w:rFonts w:ascii="Corbel" w:hAnsi="Corbel"/>
                <w:sz w:val="24"/>
                <w:szCs w:val="24"/>
              </w:rPr>
              <w:lastRenderedPageBreak/>
              <w:t>zawodowej i wymagania tego od innych w zakresie studiowanej specjalności. Umie identyfikować i rozstrzygać dylematy związane z wykonywaniem zawodu w zakresie finansów i rachunkowości oraz dbania o dorobek i tradycje tego zawodu.</w:t>
            </w:r>
          </w:p>
        </w:tc>
        <w:tc>
          <w:tcPr>
            <w:tcW w:w="1865" w:type="dxa"/>
          </w:tcPr>
          <w:p w14:paraId="26F394BE" w14:textId="77777777" w:rsidR="00145F9F" w:rsidRPr="00CB13C6" w:rsidRDefault="00145F9F" w:rsidP="00CB13C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lastRenderedPageBreak/>
              <w:t>K_K01</w:t>
            </w:r>
          </w:p>
          <w:p w14:paraId="699E1237" w14:textId="77777777" w:rsidR="00145F9F" w:rsidRPr="00CB13C6" w:rsidRDefault="00145F9F" w:rsidP="00CB13C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K_K05</w:t>
            </w:r>
          </w:p>
          <w:p w14:paraId="702DB5F9" w14:textId="77777777" w:rsidR="00145F9F" w:rsidRPr="00CB13C6" w:rsidRDefault="00145F9F" w:rsidP="00CB13C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K_K06</w:t>
            </w:r>
          </w:p>
          <w:p w14:paraId="24AB042D" w14:textId="39109C7A" w:rsidR="00145F9F" w:rsidRPr="00CB13C6" w:rsidRDefault="00145F9F" w:rsidP="00CB13C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5CC69B1D" w14:textId="77777777" w:rsidR="0085747A" w:rsidRPr="00CB13C6" w:rsidRDefault="0085747A" w:rsidP="00CB13C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A39A14B" w14:textId="77777777" w:rsidR="0085747A" w:rsidRPr="00CB13C6" w:rsidRDefault="00675843" w:rsidP="00CB13C6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CB13C6">
        <w:rPr>
          <w:rFonts w:ascii="Corbel" w:hAnsi="Corbel"/>
          <w:b/>
          <w:sz w:val="24"/>
          <w:szCs w:val="24"/>
        </w:rPr>
        <w:t>3.3</w:t>
      </w:r>
      <w:r w:rsidR="0085747A" w:rsidRPr="00CB13C6">
        <w:rPr>
          <w:rFonts w:ascii="Corbel" w:hAnsi="Corbel"/>
          <w:b/>
          <w:sz w:val="24"/>
          <w:szCs w:val="24"/>
        </w:rPr>
        <w:t>T</w:t>
      </w:r>
      <w:r w:rsidR="001D7B54" w:rsidRPr="00CB13C6">
        <w:rPr>
          <w:rFonts w:ascii="Corbel" w:hAnsi="Corbel"/>
          <w:b/>
          <w:sz w:val="24"/>
          <w:szCs w:val="24"/>
        </w:rPr>
        <w:t xml:space="preserve">reści programowe </w:t>
      </w:r>
    </w:p>
    <w:p w14:paraId="1FED9A75" w14:textId="77777777" w:rsidR="0085747A" w:rsidRPr="00CB13C6" w:rsidRDefault="0085747A" w:rsidP="00CB13C6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CB13C6">
        <w:rPr>
          <w:rFonts w:ascii="Corbel" w:hAnsi="Corbel"/>
          <w:sz w:val="24"/>
          <w:szCs w:val="24"/>
        </w:rPr>
        <w:t xml:space="preserve">Problematyka wykładu </w:t>
      </w:r>
    </w:p>
    <w:p w14:paraId="794B36AB" w14:textId="77777777" w:rsidR="00675843" w:rsidRPr="00CB13C6" w:rsidRDefault="00675843" w:rsidP="00CB13C6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B13C6" w14:paraId="3FFAF16A" w14:textId="77777777" w:rsidTr="008C2114">
        <w:tc>
          <w:tcPr>
            <w:tcW w:w="9520" w:type="dxa"/>
          </w:tcPr>
          <w:p w14:paraId="557D38DA" w14:textId="77777777" w:rsidR="0085747A" w:rsidRPr="00CB13C6" w:rsidRDefault="0085747A" w:rsidP="00CB13C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C2114" w:rsidRPr="00CB13C6" w14:paraId="2E42CBEE" w14:textId="77777777" w:rsidTr="008C2114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50C4" w14:textId="77777777" w:rsidR="008C2114" w:rsidRPr="00CB13C6" w:rsidRDefault="008C2114" w:rsidP="00CB13C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Rachunkowość jako system informacyjny.</w:t>
            </w:r>
          </w:p>
          <w:p w14:paraId="38379DF8" w14:textId="77777777" w:rsidR="006F26AA" w:rsidRDefault="008C2114" w:rsidP="006F26A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Polityka rachunkowości i zakres rachunkowości, cele i zadania systemu rachunkowości. Normy prawne prowadzenia rachunkowości w Polsce i regulacje międzynarodowe</w:t>
            </w:r>
            <w:r w:rsidR="006F26AA">
              <w:rPr>
                <w:rFonts w:ascii="Corbel" w:hAnsi="Corbel"/>
                <w:sz w:val="24"/>
                <w:szCs w:val="24"/>
              </w:rPr>
              <w:t>.</w:t>
            </w:r>
          </w:p>
          <w:p w14:paraId="08834034" w14:textId="48B402F8" w:rsidR="008C2114" w:rsidRPr="00CB13C6" w:rsidRDefault="006F26AA" w:rsidP="006F26A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alibri"/>
                <w:sz w:val="24"/>
                <w:szCs w:val="24"/>
                <w:lang w:eastAsia="pl-PL"/>
              </w:rPr>
              <w:t>Zmiany w Uor dotyczące sprawozdawczości. Regulacje dotyczące raportowania. Nowe definicje jednostek. Sprawozdawczość zrównoważonego rozwoju. Sprawozdanie o podatku dochodowym</w:t>
            </w:r>
          </w:p>
        </w:tc>
      </w:tr>
      <w:tr w:rsidR="008C2114" w:rsidRPr="00CB13C6" w14:paraId="06A31824" w14:textId="77777777" w:rsidTr="008C2114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3669" w14:textId="77777777" w:rsidR="008C2114" w:rsidRPr="00CB13C6" w:rsidRDefault="008C2114" w:rsidP="00CB13C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Metody i zasady rachunkowości.</w:t>
            </w:r>
          </w:p>
          <w:p w14:paraId="44B248E3" w14:textId="312BED1A" w:rsidR="008C2114" w:rsidRPr="00CB13C6" w:rsidRDefault="008C2114" w:rsidP="006F26A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 xml:space="preserve">Nadrzędne i uzupełniające zasady rachunkowości. Metody rachunkowości pełnej. Rodzaje ksiąg rachunkowych. Pojęcie i struktura majątku jednostki i źródeł ich finansowania. </w:t>
            </w:r>
            <w:r w:rsidR="005E4426" w:rsidRPr="00CB13C6">
              <w:rPr>
                <w:rFonts w:ascii="Corbel" w:hAnsi="Corbel"/>
                <w:sz w:val="24"/>
                <w:szCs w:val="24"/>
              </w:rPr>
              <w:t>Bilans jako podstawowa metoda systemu księgowości pełnej. Zasady sporządzania bilansu, podstawowe zasady wyceny aktywów i pasywów.</w:t>
            </w:r>
          </w:p>
        </w:tc>
      </w:tr>
      <w:tr w:rsidR="008C2114" w:rsidRPr="00CB13C6" w14:paraId="3F85DB62" w14:textId="77777777" w:rsidTr="008C2114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D13B" w14:textId="77777777" w:rsidR="008C2114" w:rsidRPr="00CB13C6" w:rsidRDefault="008C2114" w:rsidP="00CB13C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Dokumentacja księgowa.</w:t>
            </w:r>
          </w:p>
          <w:p w14:paraId="27248818" w14:textId="77777777" w:rsidR="008C2114" w:rsidRPr="00CB13C6" w:rsidRDefault="008C2114" w:rsidP="00CB13C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Cechy formalne dowodów księgowych. Podział dokumentów księgowych. Przygotowanie dowodów do księgowania. Obieg i archiwizacja dokumentów.</w:t>
            </w:r>
          </w:p>
        </w:tc>
      </w:tr>
      <w:tr w:rsidR="008C2114" w:rsidRPr="00CB13C6" w14:paraId="22AEAAA0" w14:textId="77777777" w:rsidTr="008C2114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1034" w14:textId="77777777" w:rsidR="008C2114" w:rsidRPr="00CB13C6" w:rsidRDefault="008C2114" w:rsidP="00CB13C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 xml:space="preserve">Organizacja rachunkowości w jednostce. </w:t>
            </w:r>
          </w:p>
          <w:p w14:paraId="210046F3" w14:textId="77777777" w:rsidR="008C2114" w:rsidRPr="00CB13C6" w:rsidRDefault="008C2114" w:rsidP="00CB13C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 xml:space="preserve">Zakładowy plan kont – jego budowa, układ, interpretacja. Formy i techniki prowadzenia ksiąg rachunkowych. Instrukcja obiegu i przechowywania dokumentów. Prowadzenie ksiąg rachunkowych w formie tradycyjnej i na nośnikach elektronicznych oraz ich zabezpieczanie. </w:t>
            </w:r>
          </w:p>
        </w:tc>
      </w:tr>
      <w:tr w:rsidR="008C2114" w:rsidRPr="00CB13C6" w14:paraId="6BA8D1E8" w14:textId="77777777" w:rsidTr="008C2114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8781" w14:textId="77777777" w:rsidR="008C2114" w:rsidRPr="00CB13C6" w:rsidRDefault="008C2114" w:rsidP="00CB13C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Bilans księgowy- charakterystyka majątku (aktywów) i źródeł jego finansowania (pasywów).</w:t>
            </w:r>
          </w:p>
          <w:p w14:paraId="715F2F5C" w14:textId="77777777" w:rsidR="008C2114" w:rsidRPr="00CB13C6" w:rsidRDefault="008C2114" w:rsidP="00CB13C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Zasada równowagi bilansowej.</w:t>
            </w:r>
          </w:p>
        </w:tc>
      </w:tr>
      <w:tr w:rsidR="008C2114" w:rsidRPr="00CB13C6" w14:paraId="5D189D99" w14:textId="77777777" w:rsidTr="008C2114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AA4A" w14:textId="7D33D0DD" w:rsidR="008C2114" w:rsidRPr="00CB13C6" w:rsidRDefault="008C2114" w:rsidP="00CB13C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Konto jako podstawowe urządzenie księgowe.</w:t>
            </w:r>
          </w:p>
          <w:p w14:paraId="2A56C036" w14:textId="77777777" w:rsidR="008C2114" w:rsidRPr="00CB13C6" w:rsidRDefault="008C2114" w:rsidP="00CB13C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Pojęcie i funkcje konta. Kryteria klasyfikacji kont. Funkcjonowanie i zasady ewidencji kont bilansowych, wynikowych, pozabilansowych. Pionowa i pozioma podzielność kont. Rejestracja operacji gospodarczych na kontach. Poprawianie błędów księgowych</w:t>
            </w:r>
          </w:p>
        </w:tc>
      </w:tr>
      <w:tr w:rsidR="00C556D7" w:rsidRPr="00CB13C6" w14:paraId="723EF055" w14:textId="77777777" w:rsidTr="008C2114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B0B6" w14:textId="380C7261" w:rsidR="00C556D7" w:rsidRPr="00CB13C6" w:rsidRDefault="00C556D7" w:rsidP="00CB13C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Środki pieniężne i rachunki bankowe. Zasady obrotu pieniężnego i bezgotówkowego. Ewidencja księgowa na rachunkach bankowych. Ewidencja księgowa kredytu w rachunku otwartym i zamkniętym. Krótkoterminowe papiery wartościowe. Ewidencja księgowa rozrachunków, rozliczenie roszczeń</w:t>
            </w:r>
          </w:p>
        </w:tc>
      </w:tr>
      <w:tr w:rsidR="008C2114" w:rsidRPr="00CB13C6" w14:paraId="47BC1527" w14:textId="77777777" w:rsidTr="008C2114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E973" w14:textId="77777777" w:rsidR="008C2114" w:rsidRPr="00CB13C6" w:rsidRDefault="008C2114" w:rsidP="00CB13C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 xml:space="preserve">Koszty i ich rozliczanie. </w:t>
            </w:r>
          </w:p>
          <w:p w14:paraId="31A2A5B6" w14:textId="77777777" w:rsidR="008C2114" w:rsidRPr="00CB13C6" w:rsidRDefault="005E4426" w:rsidP="00CB13C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Funkcjonowanie kont kosztów</w:t>
            </w:r>
            <w:r w:rsidR="008C2114" w:rsidRPr="00CB13C6">
              <w:rPr>
                <w:rFonts w:ascii="Corbel" w:hAnsi="Corbel"/>
                <w:sz w:val="24"/>
                <w:szCs w:val="24"/>
              </w:rPr>
              <w:t>. Ewidencja księgowa kosztów w układzie rodzajowym. Ewidencja księgowa kosztów według typów działalności. Funkcjonowanie i znaczenie konta „Rozliczenie kosztów”. Ustalanie kosztu wytworzenia produktów prostymi metodami kalkulacji. Pozostałe koszty operacyjne, koszty finansowe, rozliczenia międzyokresowe kosztów.</w:t>
            </w:r>
          </w:p>
        </w:tc>
      </w:tr>
      <w:tr w:rsidR="008C2114" w:rsidRPr="00CB13C6" w14:paraId="58B983BD" w14:textId="77777777" w:rsidTr="008C2114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B04E" w14:textId="77777777" w:rsidR="00B87B8E" w:rsidRDefault="008C2114" w:rsidP="00CB13C6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Calibri"/>
                <w:sz w:val="24"/>
                <w:szCs w:val="24"/>
                <w:lang w:eastAsia="pl-PL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Ewidencja księgowa przychodów .</w:t>
            </w:r>
            <w:r w:rsidR="00B87B8E">
              <w:rPr>
                <w:rFonts w:ascii="Corbel" w:hAnsi="Corbel" w:cs="Calibri"/>
                <w:sz w:val="24"/>
                <w:szCs w:val="24"/>
                <w:lang w:eastAsia="pl-PL"/>
              </w:rPr>
              <w:t xml:space="preserve"> Zmiany w definicji przychodów ze sprzedaży według </w:t>
            </w:r>
          </w:p>
          <w:p w14:paraId="15845170" w14:textId="5DDFC74F" w:rsidR="008C2114" w:rsidRPr="00CB13C6" w:rsidRDefault="00B87B8E" w:rsidP="00CB13C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alibri"/>
                <w:sz w:val="24"/>
                <w:szCs w:val="24"/>
                <w:lang w:eastAsia="pl-PL"/>
              </w:rPr>
              <w:t>obowiązującej UoR.</w:t>
            </w:r>
          </w:p>
          <w:p w14:paraId="1034E81E" w14:textId="77777777" w:rsidR="008C2114" w:rsidRPr="00CB13C6" w:rsidRDefault="008C2114" w:rsidP="00CB13C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 xml:space="preserve">Przychody i koszty ich uzyskania. Istota i klasyfikacja przychodów. Ewidencja przychodów podstawowej działalności operacyjnej i pozostałej, przychody finansowe. </w:t>
            </w:r>
          </w:p>
        </w:tc>
      </w:tr>
      <w:tr w:rsidR="008C2114" w:rsidRPr="00CB13C6" w14:paraId="74D03694" w14:textId="77777777" w:rsidTr="008C2114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D661" w14:textId="77777777" w:rsidR="008C2114" w:rsidRPr="00CB13C6" w:rsidRDefault="008C2114" w:rsidP="00CB13C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lastRenderedPageBreak/>
              <w:t>Wynik finansowy i jego rozliczenie, ustalanie wyniku finansowego wariantem porównawczym i kalkulacyjnym, obowiązkowe obciążenia wyniku finansowego.</w:t>
            </w:r>
          </w:p>
        </w:tc>
      </w:tr>
      <w:tr w:rsidR="008C2114" w:rsidRPr="00CB13C6" w14:paraId="1E224B22" w14:textId="77777777" w:rsidTr="008C2114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C8D1" w14:textId="77777777" w:rsidR="008C2114" w:rsidRPr="00CB13C6" w:rsidRDefault="008C2114" w:rsidP="00CB13C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Ewidencja księgowa majątku trwałego.</w:t>
            </w:r>
          </w:p>
          <w:p w14:paraId="68870045" w14:textId="77777777" w:rsidR="008C2114" w:rsidRPr="00CB13C6" w:rsidRDefault="008C2114" w:rsidP="00CB13C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 xml:space="preserve">Aktywa trwałe -  pojęcie i klasyfikacja majątku trwałego,  wartości niematerialne i prawne, środki trwałe, środki trwałe w budowie, inwestycje. Przyjęcie, użytkowanie i likwidacja, przekazanie. </w:t>
            </w:r>
          </w:p>
        </w:tc>
      </w:tr>
      <w:tr w:rsidR="008C2114" w:rsidRPr="00CB13C6" w14:paraId="73CD04F5" w14:textId="77777777" w:rsidTr="008C2114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0740" w14:textId="77777777" w:rsidR="008C2114" w:rsidRPr="00CB13C6" w:rsidRDefault="008C2114" w:rsidP="00CB13C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 xml:space="preserve">Ewidencja księgowa zapasów. </w:t>
            </w:r>
          </w:p>
          <w:p w14:paraId="006D150B" w14:textId="77777777" w:rsidR="008C2114" w:rsidRPr="00CB13C6" w:rsidRDefault="008C2114" w:rsidP="00CB13C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Obrót materiałowy  – istota i klasyfikacja materiałów . Metody wyceny materiałów. Funkcje konta „Rozliczenie zakupu”.</w:t>
            </w:r>
            <w:r w:rsidR="003C0D8C" w:rsidRPr="00CB13C6">
              <w:rPr>
                <w:rFonts w:ascii="Corbel" w:hAnsi="Corbel"/>
                <w:sz w:val="24"/>
                <w:szCs w:val="24"/>
              </w:rPr>
              <w:t xml:space="preserve"> Ewidencja obrotu materiałowego</w:t>
            </w:r>
            <w:r w:rsidRPr="00CB13C6">
              <w:rPr>
                <w:rFonts w:ascii="Corbel" w:hAnsi="Corbel"/>
                <w:sz w:val="24"/>
                <w:szCs w:val="24"/>
              </w:rPr>
              <w:t xml:space="preserve">. </w:t>
            </w:r>
            <w:r w:rsidR="003C0D8C" w:rsidRPr="00CB13C6">
              <w:rPr>
                <w:rFonts w:ascii="Corbel" w:hAnsi="Corbel"/>
                <w:sz w:val="24"/>
                <w:szCs w:val="24"/>
              </w:rPr>
              <w:t>Produkty pracy – klasyfikacja i </w:t>
            </w:r>
            <w:r w:rsidRPr="00CB13C6">
              <w:rPr>
                <w:rFonts w:ascii="Corbel" w:hAnsi="Corbel"/>
                <w:sz w:val="24"/>
                <w:szCs w:val="24"/>
              </w:rPr>
              <w:t>księgowanie .</w:t>
            </w:r>
          </w:p>
        </w:tc>
      </w:tr>
      <w:tr w:rsidR="008C2114" w:rsidRPr="00CB13C6" w14:paraId="2A0E3070" w14:textId="77777777" w:rsidTr="008C2114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3387" w14:textId="77777777" w:rsidR="008C2114" w:rsidRPr="00CB13C6" w:rsidRDefault="008C2114" w:rsidP="00CB13C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Sprawozdawczość finansowa.</w:t>
            </w:r>
          </w:p>
          <w:p w14:paraId="416AA7E1" w14:textId="3FE3EB52" w:rsidR="00B87B8E" w:rsidRDefault="00B87B8E" w:rsidP="006F26AA">
            <w:pPr>
              <w:pStyle w:val="Tekstpodstawowy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Podstawowe e</w:t>
            </w:r>
            <w:r w:rsidR="008C2114" w:rsidRPr="00CB13C6">
              <w:rPr>
                <w:rFonts w:ascii="Corbel" w:hAnsi="Corbel"/>
                <w:sz w:val="24"/>
                <w:szCs w:val="24"/>
              </w:rPr>
              <w:t xml:space="preserve">lementy sprawozdania finansowego: </w:t>
            </w:r>
          </w:p>
          <w:p w14:paraId="2120DDB6" w14:textId="52CDB5BA" w:rsidR="00B87B8E" w:rsidRDefault="00B87B8E" w:rsidP="006F26AA">
            <w:pPr>
              <w:pStyle w:val="Tekstpodstawowy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8C2114" w:rsidRPr="00CB13C6">
              <w:rPr>
                <w:rFonts w:ascii="Corbel" w:hAnsi="Corbel"/>
                <w:sz w:val="24"/>
                <w:szCs w:val="24"/>
              </w:rPr>
              <w:t>bilans</w:t>
            </w:r>
            <w:r>
              <w:rPr>
                <w:rFonts w:ascii="Corbel" w:hAnsi="Corbel"/>
                <w:sz w:val="24"/>
                <w:szCs w:val="24"/>
              </w:rPr>
              <w:t xml:space="preserve"> według wzorów obowiązujących dla klasyfikacji jednostek</w:t>
            </w:r>
            <w:r w:rsidR="008C2114" w:rsidRPr="00CB13C6">
              <w:rPr>
                <w:rFonts w:ascii="Corbel" w:hAnsi="Corbel"/>
                <w:sz w:val="24"/>
                <w:szCs w:val="24"/>
              </w:rPr>
              <w:t xml:space="preserve">, </w:t>
            </w:r>
          </w:p>
          <w:p w14:paraId="41DCAFB6" w14:textId="614331C6" w:rsidR="006F26AA" w:rsidRPr="00934DC2" w:rsidRDefault="00B87B8E" w:rsidP="006F26AA">
            <w:pPr>
              <w:pStyle w:val="Tekstpodstawowy"/>
              <w:spacing w:after="0" w:line="240" w:lineRule="auto"/>
              <w:rPr>
                <w:rFonts w:ascii="Corbel" w:hAnsi="Corbel" w:cs="Calibri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8C2114" w:rsidRPr="00CB13C6">
              <w:rPr>
                <w:rFonts w:ascii="Corbel" w:hAnsi="Corbel"/>
                <w:sz w:val="24"/>
                <w:szCs w:val="24"/>
              </w:rPr>
              <w:t>rachunek zysków i strat</w:t>
            </w:r>
            <w:r w:rsidR="006F26AA" w:rsidRPr="00934DC2">
              <w:rPr>
                <w:rFonts w:ascii="Corbel" w:hAnsi="Corbel" w:cs="Calibri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Corbel" w:hAnsi="Corbel" w:cs="Calibri"/>
                <w:sz w:val="24"/>
                <w:szCs w:val="24"/>
                <w:lang w:eastAsia="pl-PL"/>
              </w:rPr>
              <w:t>; u</w:t>
            </w:r>
            <w:r w:rsidR="006F26AA" w:rsidRPr="00934DC2">
              <w:rPr>
                <w:rFonts w:ascii="Corbel" w:hAnsi="Corbel" w:cs="Calibri"/>
                <w:sz w:val="24"/>
                <w:szCs w:val="24"/>
                <w:lang w:eastAsia="pl-PL"/>
              </w:rPr>
              <w:t>kład i warianty</w:t>
            </w:r>
            <w:r w:rsidR="006F26AA">
              <w:rPr>
                <w:rFonts w:ascii="Corbel" w:hAnsi="Corbel" w:cs="Calibri"/>
                <w:sz w:val="24"/>
                <w:szCs w:val="24"/>
                <w:lang w:eastAsia="pl-PL"/>
              </w:rPr>
              <w:t xml:space="preserve"> uwzględniające zmiany w definicji przychodów ze sprzedaży</w:t>
            </w:r>
            <w:r w:rsidR="006F26AA" w:rsidRPr="00934DC2">
              <w:rPr>
                <w:rFonts w:ascii="Corbel" w:hAnsi="Corbel" w:cs="Calibri"/>
                <w:sz w:val="24"/>
                <w:szCs w:val="24"/>
                <w:lang w:eastAsia="pl-PL"/>
              </w:rPr>
              <w:t>, zasady sporządzania i wyceny wyników</w:t>
            </w:r>
            <w:r w:rsidR="006F26AA">
              <w:rPr>
                <w:rFonts w:ascii="Corbel" w:hAnsi="Corbel" w:cs="Calibri"/>
                <w:sz w:val="24"/>
                <w:szCs w:val="24"/>
                <w:lang w:eastAsia="pl-PL"/>
              </w:rPr>
              <w:t>.</w:t>
            </w:r>
          </w:p>
          <w:p w14:paraId="74062A64" w14:textId="77777777" w:rsidR="00B87B8E" w:rsidRDefault="00B87B8E" w:rsidP="00CB13C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8C2114" w:rsidRPr="00CB13C6">
              <w:rPr>
                <w:rFonts w:ascii="Corbel" w:hAnsi="Corbel"/>
                <w:sz w:val="24"/>
                <w:szCs w:val="24"/>
              </w:rPr>
              <w:t xml:space="preserve">rachunek przepływów pieniężnych, </w:t>
            </w:r>
          </w:p>
          <w:p w14:paraId="22797F1D" w14:textId="17C9165D" w:rsidR="008C2114" w:rsidRPr="00CB13C6" w:rsidRDefault="00B87B8E" w:rsidP="00CB13C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8C2114" w:rsidRPr="00CB13C6">
              <w:rPr>
                <w:rFonts w:ascii="Corbel" w:hAnsi="Corbel"/>
                <w:sz w:val="24"/>
                <w:szCs w:val="24"/>
              </w:rPr>
              <w:t>zestaw</w:t>
            </w:r>
            <w:r w:rsidR="003C0D8C" w:rsidRPr="00CB13C6">
              <w:rPr>
                <w:rFonts w:ascii="Corbel" w:hAnsi="Corbel"/>
                <w:sz w:val="24"/>
                <w:szCs w:val="24"/>
              </w:rPr>
              <w:t>ienie zmian w kapitale własnym.</w:t>
            </w:r>
            <w:r w:rsidR="008C2114" w:rsidRPr="00CB13C6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7D64F54D" w14:textId="77777777" w:rsidR="0085747A" w:rsidRPr="00CB13C6" w:rsidRDefault="0085747A" w:rsidP="00CB13C6">
      <w:pPr>
        <w:spacing w:after="0" w:line="240" w:lineRule="auto"/>
        <w:rPr>
          <w:rFonts w:ascii="Corbel" w:hAnsi="Corbel"/>
          <w:sz w:val="24"/>
          <w:szCs w:val="24"/>
        </w:rPr>
      </w:pPr>
    </w:p>
    <w:p w14:paraId="25238927" w14:textId="77777777" w:rsidR="0085747A" w:rsidRPr="00CB13C6" w:rsidRDefault="0085747A" w:rsidP="00CB13C6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CB13C6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CB13C6">
        <w:rPr>
          <w:rFonts w:ascii="Corbel" w:hAnsi="Corbel"/>
          <w:sz w:val="24"/>
          <w:szCs w:val="24"/>
        </w:rPr>
        <w:t xml:space="preserve">, </w:t>
      </w:r>
      <w:r w:rsidRPr="00CB13C6">
        <w:rPr>
          <w:rFonts w:ascii="Corbel" w:hAnsi="Corbel"/>
          <w:sz w:val="24"/>
          <w:szCs w:val="24"/>
        </w:rPr>
        <w:t xml:space="preserve">zajęć praktycznych </w:t>
      </w:r>
    </w:p>
    <w:p w14:paraId="5F517282" w14:textId="77777777" w:rsidR="0085747A" w:rsidRPr="00CB13C6" w:rsidRDefault="0085747A" w:rsidP="00CB13C6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B13C6" w14:paraId="4DA4A601" w14:textId="77777777" w:rsidTr="00D97F4C">
        <w:tc>
          <w:tcPr>
            <w:tcW w:w="9520" w:type="dxa"/>
          </w:tcPr>
          <w:p w14:paraId="52A2E128" w14:textId="77777777" w:rsidR="0085747A" w:rsidRPr="00CB13C6" w:rsidRDefault="0085747A" w:rsidP="00CB13C6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97F4C" w:rsidRPr="00CB13C6" w14:paraId="5C90EB78" w14:textId="77777777" w:rsidTr="00D97F4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5279" w14:textId="77777777" w:rsidR="00D97F4C" w:rsidRPr="00CB13C6" w:rsidRDefault="00D97F4C" w:rsidP="00CB13C6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Klasyfikacja majątku jednostki gospodarczej i źródeł jego pochodzenia – sporządzanie bilansu.</w:t>
            </w:r>
          </w:p>
          <w:p w14:paraId="3C45CB31" w14:textId="77777777" w:rsidR="00D97F4C" w:rsidRPr="00CB13C6" w:rsidRDefault="00D97F4C" w:rsidP="00CB13C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 xml:space="preserve">Wpływ operacji gospodarczych na składniki bilansu. Rodzaje operacji gospodarczych i ich związek z bilansem. </w:t>
            </w:r>
          </w:p>
        </w:tc>
      </w:tr>
      <w:tr w:rsidR="00D97F4C" w:rsidRPr="00CB13C6" w14:paraId="049C70D1" w14:textId="77777777" w:rsidTr="00D97F4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3E2D" w14:textId="77777777" w:rsidR="00D97F4C" w:rsidRPr="00CB13C6" w:rsidRDefault="00D97F4C" w:rsidP="00CB13C6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 xml:space="preserve">Funkcjonowanie kont bilansowych. </w:t>
            </w:r>
          </w:p>
          <w:p w14:paraId="0AAC0730" w14:textId="77777777" w:rsidR="00D97F4C" w:rsidRPr="00CB13C6" w:rsidRDefault="00D97F4C" w:rsidP="00CB13C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Księgowanie typowych operacji gospodarczych na kontach bilansowych. Interpretacja zapisów księgowych i sald. Zestawienie obrotów i sald kont syntetycznych, bilans zamknięcia.</w:t>
            </w:r>
          </w:p>
        </w:tc>
      </w:tr>
      <w:tr w:rsidR="00D97F4C" w:rsidRPr="00CB13C6" w14:paraId="021BFD9C" w14:textId="77777777" w:rsidTr="00D97F4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B422" w14:textId="77777777" w:rsidR="00D97F4C" w:rsidRPr="00CB13C6" w:rsidRDefault="00D97F4C" w:rsidP="00CB13C6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 xml:space="preserve">Łączenie i dzielenie kont. </w:t>
            </w:r>
          </w:p>
          <w:p w14:paraId="302B244A" w14:textId="77777777" w:rsidR="00D97F4C" w:rsidRPr="00CB13C6" w:rsidRDefault="00D97F4C" w:rsidP="00CB13C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 xml:space="preserve">Podzielność pionowa i pozioma kont – ewidencja na kontach syntetycznych i analitycznych. Konta główne, pomocnicze, rozliczeniowe. Poprawianie błędów księgowych. Korekta księgowa, storno czerwone i czarne. </w:t>
            </w:r>
          </w:p>
        </w:tc>
      </w:tr>
      <w:tr w:rsidR="00A44C2F" w:rsidRPr="00CB13C6" w14:paraId="3ACBAD29" w14:textId="77777777" w:rsidTr="00D97F4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CF6AC" w14:textId="77777777" w:rsidR="00A44C2F" w:rsidRPr="00CB13C6" w:rsidRDefault="00A44C2F" w:rsidP="00CB13C6">
            <w:pPr>
              <w:pStyle w:val="Akapitzlist"/>
              <w:spacing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 xml:space="preserve">Ewidencja środków pieniężnych i krótkoterminowych aktywów finansowych. </w:t>
            </w:r>
          </w:p>
          <w:p w14:paraId="65EFC7AA" w14:textId="77777777" w:rsidR="00A44C2F" w:rsidRPr="00CB13C6" w:rsidRDefault="00A44C2F" w:rsidP="00CB13C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Ewidencja obrotu gotówkowego. Ewidencja obrotu bezgotówkowego. Rozrachunki z bankiem. Rachunki i kredyty bankowe. Ewidencja krótkoterminowych papierów wartościowych. Inne środki pieniężne (czeki i weksle obce).</w:t>
            </w:r>
          </w:p>
        </w:tc>
      </w:tr>
      <w:tr w:rsidR="00D97F4C" w:rsidRPr="00CB13C6" w14:paraId="73040F3C" w14:textId="77777777" w:rsidTr="00D97F4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E020" w14:textId="77777777" w:rsidR="00D97F4C" w:rsidRPr="00CB13C6" w:rsidRDefault="00D97F4C" w:rsidP="00CB13C6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 xml:space="preserve">Rozrachunki i rozliczenia. </w:t>
            </w:r>
          </w:p>
          <w:p w14:paraId="5FA90A7C" w14:textId="77777777" w:rsidR="00D97F4C" w:rsidRPr="00CB13C6" w:rsidRDefault="00D97F4C" w:rsidP="00CB13C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Zasady funkcjonowania</w:t>
            </w:r>
            <w:r w:rsidR="00812C56" w:rsidRPr="00CB13C6">
              <w:rPr>
                <w:rFonts w:ascii="Corbel" w:hAnsi="Corbel"/>
                <w:sz w:val="24"/>
                <w:szCs w:val="24"/>
              </w:rPr>
              <w:t xml:space="preserve"> kont rozrachunkowych (zespół 2 planu kont) - ewidencja, ustalanie i </w:t>
            </w:r>
            <w:r w:rsidRPr="00CB13C6">
              <w:rPr>
                <w:rFonts w:ascii="Corbel" w:hAnsi="Corbel"/>
                <w:sz w:val="24"/>
                <w:szCs w:val="24"/>
              </w:rPr>
              <w:t xml:space="preserve">interpretacja sald. </w:t>
            </w:r>
          </w:p>
        </w:tc>
      </w:tr>
      <w:tr w:rsidR="00D97F4C" w:rsidRPr="00CB13C6" w14:paraId="08FD03A7" w14:textId="77777777" w:rsidTr="00D97F4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68FA" w14:textId="77777777" w:rsidR="00D97F4C" w:rsidRPr="00CB13C6" w:rsidRDefault="00D97F4C" w:rsidP="00CB13C6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 xml:space="preserve">Ewidencja księgowa kosztów.  </w:t>
            </w:r>
          </w:p>
          <w:p w14:paraId="32CD4C83" w14:textId="77777777" w:rsidR="00D97F4C" w:rsidRPr="00CB13C6" w:rsidRDefault="00D97F4C" w:rsidP="00CB13C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Pomiar i wycena kosztów rodzajowych. Ewidencja i rozliczania kosztów w układzie rodzajowym i kalkulacyjnym.  Rola konta „Rozliczenie kosztó</w:t>
            </w:r>
            <w:r w:rsidR="00812C56" w:rsidRPr="00CB13C6">
              <w:rPr>
                <w:rFonts w:ascii="Corbel" w:hAnsi="Corbel"/>
                <w:sz w:val="24"/>
                <w:szCs w:val="24"/>
              </w:rPr>
              <w:t>w”. Pozostałe koszty operacyjne</w:t>
            </w:r>
            <w:r w:rsidRPr="00CB13C6">
              <w:rPr>
                <w:rFonts w:ascii="Corbel" w:hAnsi="Corbel"/>
                <w:sz w:val="24"/>
                <w:szCs w:val="24"/>
              </w:rPr>
              <w:t xml:space="preserve">, koszty finansowe. </w:t>
            </w:r>
          </w:p>
        </w:tc>
      </w:tr>
      <w:tr w:rsidR="00D97F4C" w:rsidRPr="00CB13C6" w14:paraId="4E63EB4B" w14:textId="77777777" w:rsidTr="00D97F4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1CAC6" w14:textId="77777777" w:rsidR="00D97F4C" w:rsidRPr="00CB13C6" w:rsidRDefault="00D97F4C" w:rsidP="00CB13C6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 xml:space="preserve">Ewidencja księgowa przychodów. </w:t>
            </w:r>
          </w:p>
          <w:p w14:paraId="274CF51C" w14:textId="77777777" w:rsidR="00D97F4C" w:rsidRPr="00CB13C6" w:rsidRDefault="00D97F4C" w:rsidP="00CB13C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 xml:space="preserve">Przychody ze sprzedaży i koszty ich uzyskania. Ewidencja sprzedaży produktów i usług. Pozostałe przychody operacyjne, przychody finansowe. Ustalanie wyniku finansowego wariantem porównawczym i kalkulacyjnym. </w:t>
            </w:r>
          </w:p>
        </w:tc>
      </w:tr>
      <w:tr w:rsidR="00D97F4C" w:rsidRPr="00CB13C6" w14:paraId="199FD96B" w14:textId="77777777" w:rsidTr="00D97F4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77F5" w14:textId="77777777" w:rsidR="00D97F4C" w:rsidRPr="00CB13C6" w:rsidRDefault="00D97F4C" w:rsidP="00CB13C6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Ewidencja majątku trwałego.</w:t>
            </w:r>
          </w:p>
          <w:p w14:paraId="2C74D86F" w14:textId="522BE2E9" w:rsidR="00D97F4C" w:rsidRPr="00CB13C6" w:rsidRDefault="00D97F4C" w:rsidP="00CB13C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lastRenderedPageBreak/>
              <w:t>Ewidencja księgowa środków trwałych, środków trwałych w budowie, wartości niematerialnych i prawnych, aktywów finansowych długotermin</w:t>
            </w:r>
            <w:r w:rsidR="00812C56" w:rsidRPr="00CB13C6">
              <w:rPr>
                <w:rFonts w:ascii="Corbel" w:hAnsi="Corbel"/>
                <w:sz w:val="24"/>
                <w:szCs w:val="24"/>
              </w:rPr>
              <w:t>owych. Metody amortyzacji (liniowa</w:t>
            </w:r>
            <w:r w:rsidR="00AF5F15">
              <w:rPr>
                <w:rFonts w:ascii="Corbel" w:hAnsi="Corbel"/>
                <w:sz w:val="24"/>
                <w:szCs w:val="24"/>
              </w:rPr>
              <w:t xml:space="preserve"> i degresywna</w:t>
            </w:r>
            <w:r w:rsidRPr="00CB13C6">
              <w:rPr>
                <w:rFonts w:ascii="Corbel" w:hAnsi="Corbel"/>
                <w:sz w:val="24"/>
                <w:szCs w:val="24"/>
              </w:rPr>
              <w:t>).</w:t>
            </w:r>
          </w:p>
        </w:tc>
      </w:tr>
      <w:tr w:rsidR="00D97F4C" w:rsidRPr="00CB13C6" w14:paraId="6A3FF808" w14:textId="77777777" w:rsidTr="00D97F4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8F1A" w14:textId="77777777" w:rsidR="00D97F4C" w:rsidRPr="00CB13C6" w:rsidRDefault="00D97F4C" w:rsidP="00CB13C6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lastRenderedPageBreak/>
              <w:t xml:space="preserve">Ewidencja rzeczowego majątku obrotowego. </w:t>
            </w:r>
          </w:p>
          <w:p w14:paraId="40D298E2" w14:textId="77777777" w:rsidR="00D97F4C" w:rsidRPr="00CB13C6" w:rsidRDefault="00D97F4C" w:rsidP="00CB13C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 xml:space="preserve">Ewidencja i wycena zakupu i zużycia materiałów. Rozliczenie zakupu. Ewidencja zużycia materiałów za pomocą stałych i zmiennych cen ewidencyjnych. </w:t>
            </w:r>
          </w:p>
        </w:tc>
      </w:tr>
      <w:tr w:rsidR="00D97F4C" w:rsidRPr="00CB13C6" w14:paraId="50B60935" w14:textId="77777777" w:rsidTr="00D97F4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8A4A" w14:textId="78ACEBAB" w:rsidR="00D97F4C" w:rsidRPr="00CB13C6" w:rsidRDefault="00D97F4C" w:rsidP="00CB13C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Sporządzanie bilansu koń</w:t>
            </w:r>
            <w:r w:rsidR="00812C56" w:rsidRPr="00CB13C6">
              <w:rPr>
                <w:rFonts w:ascii="Corbel" w:hAnsi="Corbel"/>
                <w:sz w:val="24"/>
                <w:szCs w:val="24"/>
              </w:rPr>
              <w:t>cowego, rachunku zysków i strat</w:t>
            </w:r>
            <w:r w:rsidRPr="00CB13C6">
              <w:rPr>
                <w:rFonts w:ascii="Corbel" w:hAnsi="Corbel"/>
                <w:sz w:val="24"/>
                <w:szCs w:val="24"/>
              </w:rPr>
              <w:t xml:space="preserve">  – przykład całościowy od BO do BZ.</w:t>
            </w:r>
          </w:p>
        </w:tc>
      </w:tr>
    </w:tbl>
    <w:p w14:paraId="00B44D05" w14:textId="77777777" w:rsidR="0085747A" w:rsidRPr="00CB13C6" w:rsidRDefault="009F4610" w:rsidP="00CB13C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B13C6">
        <w:rPr>
          <w:rFonts w:ascii="Corbel" w:hAnsi="Corbel"/>
          <w:smallCaps w:val="0"/>
          <w:szCs w:val="24"/>
        </w:rPr>
        <w:t>3.4 Metody dydaktyczne</w:t>
      </w:r>
    </w:p>
    <w:p w14:paraId="1FFB579D" w14:textId="77777777" w:rsidR="00B71CDC" w:rsidRPr="00CB13C6" w:rsidRDefault="00B71CDC" w:rsidP="00CB13C6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085CEE9E" w14:textId="5F2AEB37" w:rsidR="00B71CDC" w:rsidRPr="00CB13C6" w:rsidRDefault="00B71CDC" w:rsidP="00CB13C6">
      <w:pPr>
        <w:spacing w:after="0" w:line="240" w:lineRule="auto"/>
        <w:rPr>
          <w:rFonts w:ascii="Corbel" w:hAnsi="Corbel"/>
          <w:sz w:val="24"/>
          <w:szCs w:val="24"/>
        </w:rPr>
      </w:pPr>
      <w:r w:rsidRPr="00CB13C6">
        <w:rPr>
          <w:rFonts w:ascii="Corbel" w:hAnsi="Corbel"/>
          <w:sz w:val="24"/>
          <w:szCs w:val="24"/>
        </w:rPr>
        <w:t>Wykład: wykład z prezentacją multimedialną</w:t>
      </w:r>
      <w:r w:rsidR="00BA7F10">
        <w:rPr>
          <w:rFonts w:ascii="Corbel" w:hAnsi="Corbel"/>
          <w:sz w:val="24"/>
          <w:szCs w:val="24"/>
        </w:rPr>
        <w:t xml:space="preserve"> (możliwo</w:t>
      </w:r>
      <w:r w:rsidR="00E55F17">
        <w:rPr>
          <w:rFonts w:ascii="Corbel" w:hAnsi="Corbel"/>
          <w:sz w:val="24"/>
          <w:szCs w:val="24"/>
        </w:rPr>
        <w:t>ść kształcenia na odległość)</w:t>
      </w:r>
      <w:r w:rsidR="00B40CD2" w:rsidRPr="00CB13C6">
        <w:rPr>
          <w:rFonts w:ascii="Corbel" w:hAnsi="Corbel"/>
          <w:sz w:val="24"/>
          <w:szCs w:val="24"/>
        </w:rPr>
        <w:t>.</w:t>
      </w:r>
    </w:p>
    <w:p w14:paraId="703AD470" w14:textId="51A28D27" w:rsidR="00B71CDC" w:rsidRPr="00CB13C6" w:rsidRDefault="00B71CDC" w:rsidP="00CB13C6">
      <w:pPr>
        <w:spacing w:after="0" w:line="240" w:lineRule="auto"/>
        <w:rPr>
          <w:rFonts w:ascii="Corbel" w:hAnsi="Corbel"/>
          <w:sz w:val="24"/>
          <w:szCs w:val="24"/>
        </w:rPr>
      </w:pPr>
      <w:r w:rsidRPr="00CB13C6">
        <w:rPr>
          <w:rFonts w:ascii="Corbel" w:hAnsi="Corbel"/>
          <w:sz w:val="24"/>
          <w:szCs w:val="24"/>
        </w:rPr>
        <w:t>Ćwiczenia: rozwiązywanie zadań, interpretacja wyników księgowań, praca w grupach (rozwiązywanie zadań, dyskusja)</w:t>
      </w:r>
      <w:r w:rsidR="00B40CD2" w:rsidRPr="00CB13C6">
        <w:rPr>
          <w:rFonts w:ascii="Corbel" w:hAnsi="Corbel"/>
          <w:sz w:val="24"/>
          <w:szCs w:val="24"/>
        </w:rPr>
        <w:t>.</w:t>
      </w:r>
    </w:p>
    <w:p w14:paraId="1BF4B541" w14:textId="77777777" w:rsidR="0085747A" w:rsidRPr="00CB13C6" w:rsidRDefault="0085747A" w:rsidP="00CB13C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5DA3158" w14:textId="77777777" w:rsidR="0085747A" w:rsidRPr="00CB13C6" w:rsidRDefault="00C61DC5" w:rsidP="00CB13C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CB13C6">
        <w:rPr>
          <w:rFonts w:ascii="Corbel" w:hAnsi="Corbel"/>
          <w:smallCaps w:val="0"/>
          <w:szCs w:val="24"/>
        </w:rPr>
        <w:t xml:space="preserve">4. </w:t>
      </w:r>
      <w:r w:rsidR="0085747A" w:rsidRPr="00CB13C6">
        <w:rPr>
          <w:rFonts w:ascii="Corbel" w:hAnsi="Corbel"/>
          <w:smallCaps w:val="0"/>
          <w:szCs w:val="24"/>
        </w:rPr>
        <w:t>METODY I KRYTERIA OCENY</w:t>
      </w:r>
    </w:p>
    <w:p w14:paraId="6EA3AF51" w14:textId="77777777" w:rsidR="00923D7D" w:rsidRPr="00CB13C6" w:rsidRDefault="00923D7D" w:rsidP="00CB13C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889B907" w14:textId="77777777" w:rsidR="0085747A" w:rsidRPr="00CB13C6" w:rsidRDefault="0085747A" w:rsidP="00CB13C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B13C6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CB13C6">
        <w:rPr>
          <w:rFonts w:ascii="Corbel" w:hAnsi="Corbel"/>
          <w:smallCaps w:val="0"/>
          <w:szCs w:val="24"/>
        </w:rPr>
        <w:t>uczenia się</w:t>
      </w:r>
    </w:p>
    <w:p w14:paraId="768C0C18" w14:textId="77777777" w:rsidR="0085747A" w:rsidRPr="00CB13C6" w:rsidRDefault="0085747A" w:rsidP="00CB13C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CB13C6" w14:paraId="63B0343F" w14:textId="77777777" w:rsidTr="008C2CE1">
        <w:tc>
          <w:tcPr>
            <w:tcW w:w="1962" w:type="dxa"/>
            <w:vAlign w:val="center"/>
          </w:tcPr>
          <w:p w14:paraId="75B8EAA7" w14:textId="77777777" w:rsidR="0085747A" w:rsidRPr="00CB13C6" w:rsidRDefault="0071620A" w:rsidP="00CB13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B13C6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520F0546" w14:textId="77777777" w:rsidR="0085747A" w:rsidRPr="00CB13C6" w:rsidRDefault="00F974DA" w:rsidP="00CB13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B13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54A2AF8" w14:textId="77777777" w:rsidR="0085747A" w:rsidRPr="00CB13C6" w:rsidRDefault="009F4610" w:rsidP="00CB13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B13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CB13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95F2C16" w14:textId="77777777" w:rsidR="00923D7D" w:rsidRPr="00CB13C6" w:rsidRDefault="0085747A" w:rsidP="00CB13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B13C6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32B001D" w14:textId="77777777" w:rsidR="0085747A" w:rsidRPr="00CB13C6" w:rsidRDefault="0085747A" w:rsidP="00CB13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B13C6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C2CE1" w:rsidRPr="00CB13C6" w14:paraId="092CD71E" w14:textId="77777777" w:rsidTr="008C2CE1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13B4F" w14:textId="640DEDB4" w:rsidR="008C2CE1" w:rsidRPr="00CB13C6" w:rsidRDefault="008C2CE1" w:rsidP="00CB13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B13C6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D5183" w14:textId="77777777" w:rsidR="008C2CE1" w:rsidRPr="00CB13C6" w:rsidRDefault="008C2CE1" w:rsidP="00CB13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B13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D0CB2" w14:textId="77777777" w:rsidR="008C2CE1" w:rsidRPr="00CB13C6" w:rsidRDefault="008C2CE1" w:rsidP="00CB13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B13C6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8C2CE1" w:rsidRPr="00CB13C6" w14:paraId="663B40ED" w14:textId="77777777" w:rsidTr="008C2CE1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55432" w14:textId="0564F8BF" w:rsidR="008C2CE1" w:rsidRPr="00CB13C6" w:rsidRDefault="008C2CE1" w:rsidP="00CB13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B13C6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BC1C7" w14:textId="77777777" w:rsidR="008C2CE1" w:rsidRPr="00CB13C6" w:rsidRDefault="008C2CE1" w:rsidP="00CB13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B13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5D14C" w14:textId="77777777" w:rsidR="008C2CE1" w:rsidRPr="00CB13C6" w:rsidRDefault="008C2CE1" w:rsidP="00CB13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B13C6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8C2CE1" w:rsidRPr="00CB13C6" w14:paraId="79129E48" w14:textId="77777777" w:rsidTr="008C2CE1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6A8A8" w14:textId="2A92DD23" w:rsidR="008C2CE1" w:rsidRPr="00CB13C6" w:rsidRDefault="008C2CE1" w:rsidP="00CB13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B13C6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B40CD2" w:rsidRPr="00CB13C6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CB13C6">
              <w:rPr>
                <w:rFonts w:ascii="Corbel" w:hAnsi="Corbel"/>
                <w:b w:val="0"/>
                <w:smallCaps w:val="0"/>
                <w:szCs w:val="24"/>
              </w:rPr>
              <w:t xml:space="preserve">_03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0DF5D" w14:textId="77777777" w:rsidR="008C2CE1" w:rsidRPr="00CB13C6" w:rsidRDefault="008C2CE1" w:rsidP="00CB13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B13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5E4AD" w14:textId="77777777" w:rsidR="008C2CE1" w:rsidRPr="00CB13C6" w:rsidRDefault="008C2CE1" w:rsidP="00CB13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B13C6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C2CE1" w:rsidRPr="00CB13C6" w14:paraId="3D769DE1" w14:textId="77777777" w:rsidTr="008C2CE1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F1D67" w14:textId="5F3A5BDC" w:rsidR="008C2CE1" w:rsidRPr="00CB13C6" w:rsidRDefault="008C2CE1" w:rsidP="00CB13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B13C6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7CBF7" w14:textId="77777777" w:rsidR="008C2CE1" w:rsidRPr="00CB13C6" w:rsidRDefault="008C2CE1" w:rsidP="00CB13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B13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88A84" w14:textId="77777777" w:rsidR="008C2CE1" w:rsidRPr="00CB13C6" w:rsidRDefault="008C2CE1" w:rsidP="00CB13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B13C6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0A9395DC" w14:textId="77777777" w:rsidR="00923D7D" w:rsidRPr="00CB13C6" w:rsidRDefault="00923D7D" w:rsidP="00CB13C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E8D995" w14:textId="77777777" w:rsidR="0085747A" w:rsidRPr="00CB13C6" w:rsidRDefault="003E1941" w:rsidP="00CB13C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B13C6">
        <w:rPr>
          <w:rFonts w:ascii="Corbel" w:hAnsi="Corbel"/>
          <w:smallCaps w:val="0"/>
          <w:szCs w:val="24"/>
        </w:rPr>
        <w:t xml:space="preserve">4.2 </w:t>
      </w:r>
      <w:r w:rsidR="0085747A" w:rsidRPr="00CB13C6">
        <w:rPr>
          <w:rFonts w:ascii="Corbel" w:hAnsi="Corbel"/>
          <w:smallCaps w:val="0"/>
          <w:szCs w:val="24"/>
        </w:rPr>
        <w:t>Warunki zaliczenia przedmiotu (kryteria oceniania)</w:t>
      </w:r>
    </w:p>
    <w:p w14:paraId="31F01FF7" w14:textId="77777777" w:rsidR="00923D7D" w:rsidRPr="00CB13C6" w:rsidRDefault="00923D7D" w:rsidP="00CB13C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B13C6" w14:paraId="35C1352D" w14:textId="77777777" w:rsidTr="00923D7D">
        <w:tc>
          <w:tcPr>
            <w:tcW w:w="9670" w:type="dxa"/>
          </w:tcPr>
          <w:p w14:paraId="640723B7" w14:textId="77777777" w:rsidR="00E6613A" w:rsidRPr="00CB13C6" w:rsidRDefault="00E6613A" w:rsidP="00CB13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B13C6"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</w:p>
          <w:p w14:paraId="00F20D49" w14:textId="2CBAAEC5" w:rsidR="00E6613A" w:rsidRPr="00CB13C6" w:rsidRDefault="00862486" w:rsidP="00CB13C6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c</w:t>
            </w:r>
            <w:r w:rsidR="000E2E47"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0E2E47">
              <w:rPr>
                <w:rFonts w:ascii="Corbel" w:hAnsi="Corbel"/>
                <w:b w:val="0"/>
                <w:smallCaps w:val="0"/>
                <w:szCs w:val="24"/>
              </w:rPr>
              <w:t>najmniej jedno</w:t>
            </w:r>
            <w:r w:rsidR="00E6613A" w:rsidRPr="00CB13C6">
              <w:rPr>
                <w:rFonts w:ascii="Corbel" w:hAnsi="Corbel"/>
                <w:b w:val="0"/>
                <w:smallCaps w:val="0"/>
                <w:szCs w:val="24"/>
              </w:rPr>
              <w:t xml:space="preserve"> kolokwi</w:t>
            </w:r>
            <w:r w:rsidR="000E2E47">
              <w:rPr>
                <w:rFonts w:ascii="Corbel" w:hAnsi="Corbel"/>
                <w:b w:val="0"/>
                <w:smallCaps w:val="0"/>
                <w:szCs w:val="24"/>
              </w:rPr>
              <w:t>um</w:t>
            </w:r>
            <w:r w:rsidR="00E6613A" w:rsidRPr="00CB13C6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60F448EA" w14:textId="77777777" w:rsidR="00E6613A" w:rsidRPr="00CB13C6" w:rsidRDefault="00A44C2F" w:rsidP="00CB13C6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B13C6"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E6613A" w:rsidRPr="00CB13C6">
              <w:rPr>
                <w:rFonts w:ascii="Corbel" w:hAnsi="Corbel"/>
                <w:b w:val="0"/>
                <w:smallCaps w:val="0"/>
                <w:szCs w:val="24"/>
              </w:rPr>
              <w:t>cena aktywności i przygotowania do zajęć.</w:t>
            </w:r>
          </w:p>
          <w:p w14:paraId="169E16F9" w14:textId="77777777" w:rsidR="00E6613A" w:rsidRPr="00CB13C6" w:rsidRDefault="00E6613A" w:rsidP="00CB13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B13C6">
              <w:rPr>
                <w:rFonts w:ascii="Corbel" w:hAnsi="Corbel"/>
                <w:b w:val="0"/>
                <w:smallCaps w:val="0"/>
                <w:szCs w:val="24"/>
              </w:rPr>
              <w:t xml:space="preserve">Wykład: </w:t>
            </w:r>
          </w:p>
          <w:p w14:paraId="49E404DB" w14:textId="77777777" w:rsidR="00A44C2F" w:rsidRPr="00CB13C6" w:rsidRDefault="00A44C2F" w:rsidP="00CB13C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egzamin pisemny składający się z części teoretycznej i praktycznej.</w:t>
            </w:r>
          </w:p>
          <w:p w14:paraId="1852A644" w14:textId="4854401E" w:rsidR="0085747A" w:rsidRPr="00CB13C6" w:rsidRDefault="00E6613A" w:rsidP="00CB13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B13C6">
              <w:rPr>
                <w:rFonts w:ascii="Corbel" w:hAnsi="Corbel"/>
                <w:b w:val="0"/>
                <w:smallCaps w:val="0"/>
                <w:szCs w:val="24"/>
              </w:rPr>
              <w:t>Ocena 3,0 wymaga zdobycia 51% maksymalnej ilości punktów przypisanych do poszczególnych  aktywności składających się na zaliczenie.</w:t>
            </w:r>
          </w:p>
        </w:tc>
      </w:tr>
    </w:tbl>
    <w:p w14:paraId="5021DB36" w14:textId="77777777" w:rsidR="0085747A" w:rsidRPr="00CB13C6" w:rsidRDefault="0085747A" w:rsidP="00CB13C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DE3749E" w14:textId="632C8F38" w:rsidR="009F4610" w:rsidRPr="00CB13C6" w:rsidRDefault="0085747A" w:rsidP="00CB13C6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CB13C6">
        <w:rPr>
          <w:rFonts w:ascii="Corbel" w:hAnsi="Corbel"/>
          <w:b/>
          <w:sz w:val="24"/>
          <w:szCs w:val="24"/>
        </w:rPr>
        <w:t xml:space="preserve">5. </w:t>
      </w:r>
      <w:r w:rsidR="00C61DC5" w:rsidRPr="00CB13C6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FDAE9C" w14:textId="77777777" w:rsidR="0085747A" w:rsidRPr="00CB13C6" w:rsidRDefault="0085747A" w:rsidP="00CB13C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CB13C6" w14:paraId="599A5511" w14:textId="77777777" w:rsidTr="006E6E9A">
        <w:tc>
          <w:tcPr>
            <w:tcW w:w="4902" w:type="dxa"/>
            <w:vAlign w:val="center"/>
          </w:tcPr>
          <w:p w14:paraId="74206F02" w14:textId="77777777" w:rsidR="0085747A" w:rsidRPr="00CB13C6" w:rsidRDefault="00C61DC5" w:rsidP="00CB13C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B13C6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CB13C6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CB13C6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1B4FA5DA" w14:textId="77777777" w:rsidR="0085747A" w:rsidRPr="00CB13C6" w:rsidRDefault="00C61DC5" w:rsidP="00CB13C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B13C6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CB13C6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CB13C6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6E6E9A" w:rsidRPr="00CB13C6" w14:paraId="4CA9B88F" w14:textId="77777777" w:rsidTr="006E6E9A">
        <w:tc>
          <w:tcPr>
            <w:tcW w:w="4902" w:type="dxa"/>
          </w:tcPr>
          <w:p w14:paraId="10BE41D9" w14:textId="77777777" w:rsidR="006E6E9A" w:rsidRPr="00CB13C6" w:rsidRDefault="006E6E9A" w:rsidP="00CB13C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Godziny kontaktowe wynikające z harmonogramu studiów</w:t>
            </w:r>
          </w:p>
        </w:tc>
        <w:tc>
          <w:tcPr>
            <w:tcW w:w="4618" w:type="dxa"/>
          </w:tcPr>
          <w:p w14:paraId="6DF0DF0C" w14:textId="474EEBEE" w:rsidR="006E6E9A" w:rsidRPr="00CB13C6" w:rsidRDefault="00AF5F15" w:rsidP="00CB13C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6E6E9A" w:rsidRPr="00CB13C6" w14:paraId="50976CFA" w14:textId="77777777" w:rsidTr="006E6E9A">
        <w:tc>
          <w:tcPr>
            <w:tcW w:w="4902" w:type="dxa"/>
          </w:tcPr>
          <w:p w14:paraId="261A20B0" w14:textId="77777777" w:rsidR="006E6E9A" w:rsidRPr="00CB13C6" w:rsidRDefault="006E6E9A" w:rsidP="00CB13C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5364D880" w14:textId="23D0F0FC" w:rsidR="006E6E9A" w:rsidRPr="00CB13C6" w:rsidRDefault="006E6E9A" w:rsidP="00CB13C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(udział w konsultacjach</w:t>
            </w:r>
            <w:r w:rsidR="00B40CD2" w:rsidRPr="00CB13C6">
              <w:rPr>
                <w:rFonts w:ascii="Corbel" w:hAnsi="Corbel"/>
                <w:sz w:val="24"/>
                <w:szCs w:val="24"/>
              </w:rPr>
              <w:t>, egzaminie</w:t>
            </w:r>
            <w:r w:rsidRPr="00CB13C6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5ED29B29" w14:textId="77777777" w:rsidR="006E6E9A" w:rsidRPr="00CB13C6" w:rsidRDefault="00A44C2F" w:rsidP="00CB13C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6E6E9A" w:rsidRPr="00CB13C6" w14:paraId="4DA03A0E" w14:textId="77777777" w:rsidTr="006E6E9A">
        <w:tc>
          <w:tcPr>
            <w:tcW w:w="4902" w:type="dxa"/>
          </w:tcPr>
          <w:p w14:paraId="1CFADDE4" w14:textId="1B8C64E0" w:rsidR="006E6E9A" w:rsidRPr="00CB13C6" w:rsidRDefault="006E6E9A" w:rsidP="00CB13C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B40CD2" w:rsidRPr="00CB13C6">
              <w:rPr>
                <w:rFonts w:ascii="Corbel" w:hAnsi="Corbel"/>
                <w:sz w:val="24"/>
                <w:szCs w:val="24"/>
              </w:rPr>
              <w:t xml:space="preserve"> </w:t>
            </w:r>
            <w:r w:rsidRPr="00CB13C6">
              <w:rPr>
                <w:rFonts w:ascii="Corbel" w:hAnsi="Corbel"/>
                <w:sz w:val="24"/>
                <w:szCs w:val="24"/>
              </w:rPr>
              <w:t>(p</w:t>
            </w:r>
            <w:r w:rsidR="000766F6" w:rsidRPr="00CB13C6">
              <w:rPr>
                <w:rFonts w:ascii="Corbel" w:hAnsi="Corbel"/>
                <w:sz w:val="24"/>
                <w:szCs w:val="24"/>
              </w:rPr>
              <w:t>rzygotowanie do zajęć</w:t>
            </w:r>
            <w:r w:rsidR="00B40CD2" w:rsidRPr="00CB13C6">
              <w:rPr>
                <w:rFonts w:ascii="Corbel" w:hAnsi="Corbel"/>
                <w:sz w:val="24"/>
                <w:szCs w:val="24"/>
              </w:rPr>
              <w:t xml:space="preserve">, kolokwium, </w:t>
            </w:r>
            <w:r w:rsidR="000766F6" w:rsidRPr="00CB13C6">
              <w:rPr>
                <w:rFonts w:ascii="Corbel" w:hAnsi="Corbel"/>
                <w:sz w:val="24"/>
                <w:szCs w:val="24"/>
              </w:rPr>
              <w:t>egzaminu</w:t>
            </w:r>
            <w:r w:rsidRPr="00CB13C6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5F1F44D3" w14:textId="51CEB4AC" w:rsidR="006E6E9A" w:rsidRPr="00CB13C6" w:rsidRDefault="00AF5F15" w:rsidP="00CB13C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67</w:t>
            </w:r>
          </w:p>
        </w:tc>
      </w:tr>
      <w:tr w:rsidR="006E6E9A" w:rsidRPr="00CB13C6" w14:paraId="65DF3EC3" w14:textId="77777777" w:rsidTr="006E6E9A">
        <w:tc>
          <w:tcPr>
            <w:tcW w:w="4902" w:type="dxa"/>
          </w:tcPr>
          <w:p w14:paraId="16DFF80A" w14:textId="77777777" w:rsidR="006E6E9A" w:rsidRPr="00CB13C6" w:rsidRDefault="006E6E9A" w:rsidP="00CB13C6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CB13C6">
              <w:rPr>
                <w:rFonts w:ascii="Corbel" w:hAnsi="Corbel"/>
                <w:b/>
                <w:bCs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18" w:type="dxa"/>
          </w:tcPr>
          <w:p w14:paraId="293B6004" w14:textId="4DF3FEA9" w:rsidR="006E6E9A" w:rsidRPr="00CB13C6" w:rsidRDefault="00A44C2F" w:rsidP="003B5FE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CB13C6">
              <w:rPr>
                <w:rFonts w:ascii="Corbel" w:hAnsi="Corbel"/>
                <w:b/>
                <w:bCs/>
                <w:sz w:val="24"/>
                <w:szCs w:val="24"/>
              </w:rPr>
              <w:t>1</w:t>
            </w:r>
            <w:r w:rsidR="003B5FEF">
              <w:rPr>
                <w:rFonts w:ascii="Corbel" w:hAnsi="Corbel"/>
                <w:b/>
                <w:bCs/>
                <w:sz w:val="24"/>
                <w:szCs w:val="24"/>
              </w:rPr>
              <w:t>50</w:t>
            </w:r>
          </w:p>
        </w:tc>
      </w:tr>
      <w:tr w:rsidR="006E6E9A" w:rsidRPr="00CB13C6" w14:paraId="6FBF9C81" w14:textId="77777777" w:rsidTr="006E6E9A">
        <w:tc>
          <w:tcPr>
            <w:tcW w:w="4902" w:type="dxa"/>
          </w:tcPr>
          <w:p w14:paraId="4077995B" w14:textId="77777777" w:rsidR="006E6E9A" w:rsidRPr="00CB13C6" w:rsidRDefault="006E6E9A" w:rsidP="00CB13C6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CB13C6">
              <w:rPr>
                <w:rFonts w:ascii="Corbel" w:hAnsi="Corbel"/>
                <w:b/>
                <w:bCs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4742FBB8" w14:textId="75204CDB" w:rsidR="006E6E9A" w:rsidRPr="00CB13C6" w:rsidRDefault="003B5FEF" w:rsidP="00CB13C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6</w:t>
            </w:r>
          </w:p>
        </w:tc>
      </w:tr>
    </w:tbl>
    <w:p w14:paraId="24E3F8D3" w14:textId="77777777" w:rsidR="0085747A" w:rsidRPr="00CB13C6" w:rsidRDefault="00923D7D" w:rsidP="00CB13C6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CB13C6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CB13C6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8CD8926" w14:textId="77777777" w:rsidR="003E1941" w:rsidRPr="00CB13C6" w:rsidRDefault="003E1941" w:rsidP="00CB13C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013501E" w14:textId="77777777" w:rsidR="0085747A" w:rsidRPr="00CB13C6" w:rsidRDefault="0071620A" w:rsidP="00CB13C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B13C6">
        <w:rPr>
          <w:rFonts w:ascii="Corbel" w:hAnsi="Corbel"/>
          <w:smallCaps w:val="0"/>
          <w:szCs w:val="24"/>
        </w:rPr>
        <w:t xml:space="preserve">6. </w:t>
      </w:r>
      <w:r w:rsidR="0085747A" w:rsidRPr="00CB13C6">
        <w:rPr>
          <w:rFonts w:ascii="Corbel" w:hAnsi="Corbel"/>
          <w:smallCaps w:val="0"/>
          <w:szCs w:val="24"/>
        </w:rPr>
        <w:t>PRAKTYKI ZAWO</w:t>
      </w:r>
      <w:r w:rsidR="009D3F3B" w:rsidRPr="00CB13C6">
        <w:rPr>
          <w:rFonts w:ascii="Corbel" w:hAnsi="Corbel"/>
          <w:smallCaps w:val="0"/>
          <w:szCs w:val="24"/>
        </w:rPr>
        <w:t>DOWE W RAMACH PRZEDMIOTU</w:t>
      </w:r>
    </w:p>
    <w:p w14:paraId="5FF57C84" w14:textId="77777777" w:rsidR="0085747A" w:rsidRPr="00CB13C6" w:rsidRDefault="0085747A" w:rsidP="00CB13C6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CB13C6" w14:paraId="0645A4D3" w14:textId="77777777" w:rsidTr="00B40CD2">
        <w:trPr>
          <w:trHeight w:val="397"/>
        </w:trPr>
        <w:tc>
          <w:tcPr>
            <w:tcW w:w="2359" w:type="pct"/>
          </w:tcPr>
          <w:p w14:paraId="67B6CA30" w14:textId="77777777" w:rsidR="0085747A" w:rsidRPr="00CB13C6" w:rsidRDefault="0085747A" w:rsidP="00CB13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B13C6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A778567" w14:textId="77777777" w:rsidR="0085747A" w:rsidRPr="00CB13C6" w:rsidRDefault="002C5034" w:rsidP="00CB13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B13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CB13C6" w14:paraId="637AFB7A" w14:textId="77777777" w:rsidTr="00B40CD2">
        <w:trPr>
          <w:trHeight w:val="397"/>
        </w:trPr>
        <w:tc>
          <w:tcPr>
            <w:tcW w:w="2359" w:type="pct"/>
          </w:tcPr>
          <w:p w14:paraId="38D0F56A" w14:textId="77777777" w:rsidR="0085747A" w:rsidRPr="00CB13C6" w:rsidRDefault="0085747A" w:rsidP="00CB13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B13C6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4363B747" w14:textId="77777777" w:rsidR="0085747A" w:rsidRPr="00CB13C6" w:rsidRDefault="002C5034" w:rsidP="00CB13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B13C6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444315EA" w14:textId="77777777" w:rsidR="0085747A" w:rsidRPr="00CB13C6" w:rsidRDefault="00675843" w:rsidP="00CB13C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B13C6">
        <w:rPr>
          <w:rFonts w:ascii="Corbel" w:hAnsi="Corbel"/>
          <w:smallCaps w:val="0"/>
          <w:szCs w:val="24"/>
        </w:rPr>
        <w:t xml:space="preserve">7. </w:t>
      </w:r>
      <w:r w:rsidR="0085747A" w:rsidRPr="00CB13C6">
        <w:rPr>
          <w:rFonts w:ascii="Corbel" w:hAnsi="Corbel"/>
          <w:smallCaps w:val="0"/>
          <w:szCs w:val="24"/>
        </w:rPr>
        <w:t>LITERATURA</w:t>
      </w:r>
    </w:p>
    <w:p w14:paraId="5CAC8E78" w14:textId="77777777" w:rsidR="00675843" w:rsidRPr="00CB13C6" w:rsidRDefault="00675843" w:rsidP="00CB13C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CB13C6" w14:paraId="229F0BC9" w14:textId="77777777" w:rsidTr="00B40CD2">
        <w:trPr>
          <w:trHeight w:val="397"/>
        </w:trPr>
        <w:tc>
          <w:tcPr>
            <w:tcW w:w="5000" w:type="pct"/>
          </w:tcPr>
          <w:p w14:paraId="62E27E9D" w14:textId="77777777" w:rsidR="0085747A" w:rsidRPr="00CB13C6" w:rsidRDefault="0085747A" w:rsidP="00CB13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B13C6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62031E4" w14:textId="16747C30" w:rsidR="002C5034" w:rsidRPr="00CB13C6" w:rsidRDefault="002C5034" w:rsidP="00CB13C6">
            <w:pPr>
              <w:pStyle w:val="Punktygwne"/>
              <w:spacing w:before="0" w:after="0"/>
              <w:ind w:left="489" w:hanging="48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B13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1.</w:t>
            </w:r>
            <w:r w:rsidR="00DB261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CB13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Szczypa P. (red.), Podstawy rachunkowości: o</w:t>
            </w:r>
            <w:r w:rsidR="009C17C5" w:rsidRPr="00CB13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 teorii do praktyki.  Wyd.</w:t>
            </w:r>
            <w:r w:rsidR="007E10CB" w:rsidRPr="00CB13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C</w:t>
            </w:r>
            <w:r w:rsidRPr="00CB13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edewu, W</w:t>
            </w:r>
            <w:r w:rsidR="007E10CB" w:rsidRPr="00CB13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arszawa 2020</w:t>
            </w:r>
            <w:r w:rsidRPr="00CB13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69440D49" w14:textId="6E653E72" w:rsidR="00AF5F15" w:rsidRDefault="002C5034" w:rsidP="00AF5F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B13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2.</w:t>
            </w:r>
            <w:r w:rsidR="00AF5F1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Pfaff J., Rachunkowość –Rachunkowość-podstawy rachunkowości, Wyd. Stowarzyszenie </w:t>
            </w:r>
            <w:r w:rsidR="00DB261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AF5F1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Księgowych w Polsce, Warszawa 2023.</w:t>
            </w:r>
          </w:p>
          <w:p w14:paraId="355540AD" w14:textId="6F050425" w:rsidR="002C5034" w:rsidRPr="00CB13C6" w:rsidRDefault="00DB2617" w:rsidP="00DB2617">
            <w:pPr>
              <w:pStyle w:val="Punktygwne"/>
              <w:spacing w:before="0" w:after="0"/>
              <w:ind w:left="489" w:hanging="48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3.</w:t>
            </w:r>
            <w:r w:rsidR="002C5034" w:rsidRPr="00CB13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Olchowicz I., </w:t>
            </w:r>
            <w:r w:rsidR="00AF5F1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</w:t>
            </w:r>
            <w:r w:rsidR="007E10CB" w:rsidRPr="00CB13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odstawy rachunkowości. T.1, Wykład.</w:t>
            </w:r>
            <w:r w:rsidR="002C5034" w:rsidRPr="00CB13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9C17C5" w:rsidRPr="00CB13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Wyd.</w:t>
            </w:r>
            <w:r w:rsidR="002C5034" w:rsidRPr="00CB13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Difin, Warszawa 2016.</w:t>
            </w:r>
          </w:p>
        </w:tc>
      </w:tr>
      <w:tr w:rsidR="0085747A" w:rsidRPr="00CB13C6" w14:paraId="2A482B95" w14:textId="77777777" w:rsidTr="00B40CD2">
        <w:trPr>
          <w:trHeight w:val="397"/>
        </w:trPr>
        <w:tc>
          <w:tcPr>
            <w:tcW w:w="5000" w:type="pct"/>
          </w:tcPr>
          <w:p w14:paraId="4A93D6D1" w14:textId="77777777" w:rsidR="0085747A" w:rsidRPr="00CB13C6" w:rsidRDefault="0085747A" w:rsidP="00CB13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B13C6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CA19765" w14:textId="7828DAF3" w:rsidR="00DB2617" w:rsidRDefault="00DB2617" w:rsidP="00CB13C6">
            <w:pPr>
              <w:pStyle w:val="Punktygwne"/>
              <w:numPr>
                <w:ilvl w:val="0"/>
                <w:numId w:val="5"/>
              </w:numPr>
              <w:spacing w:before="0" w:after="0"/>
              <w:ind w:left="489" w:hanging="43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B13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Filip P., Grzebyk M., Nesterowicz R., Sowa B., Rachunkowość przedsiębiorstw. Podejmowanie i finansowanie działalności gospodarczej. Ewidencja. Sprawozdawczość. Wyd. UR, Rzeszów 2014.</w:t>
            </w:r>
          </w:p>
          <w:p w14:paraId="3BE35059" w14:textId="0DCD00BA" w:rsidR="00B40CD2" w:rsidRPr="00CB13C6" w:rsidRDefault="002C5034" w:rsidP="00CB13C6">
            <w:pPr>
              <w:pStyle w:val="Punktygwne"/>
              <w:numPr>
                <w:ilvl w:val="0"/>
                <w:numId w:val="5"/>
              </w:numPr>
              <w:spacing w:before="0" w:after="0"/>
              <w:ind w:left="489" w:hanging="43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B13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Olchow</w:t>
            </w:r>
            <w:r w:rsidR="007E10CB" w:rsidRPr="00CB13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icz I., Podstawy rachunkowości. T. 2, Z</w:t>
            </w:r>
            <w:r w:rsidRPr="00CB13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biór zadań</w:t>
            </w:r>
            <w:r w:rsidR="007E10CB" w:rsidRPr="00CB13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 rozwiązaniami</w:t>
            </w:r>
            <w:r w:rsidR="009C17C5" w:rsidRPr="00CB13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="009908B1" w:rsidRPr="00CB13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Wyd.</w:t>
            </w:r>
            <w:r w:rsidRPr="00CB13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Difin, Warszawa 2016. </w:t>
            </w:r>
          </w:p>
          <w:p w14:paraId="67CFE7C8" w14:textId="77777777" w:rsidR="004A709A" w:rsidRPr="004A709A" w:rsidRDefault="002C5034" w:rsidP="00CB13C6">
            <w:pPr>
              <w:pStyle w:val="Punktygwne"/>
              <w:numPr>
                <w:ilvl w:val="0"/>
                <w:numId w:val="5"/>
              </w:numPr>
              <w:spacing w:before="0" w:after="0"/>
              <w:ind w:left="489" w:hanging="43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B13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Usta</w:t>
            </w:r>
            <w:r w:rsidR="00A924A6" w:rsidRPr="00CB13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 o rachunkowości z dnia 29 września 1994r. (Dz. U. z 2020r. poz. 568 z późn. zm.).</w:t>
            </w:r>
            <w:r w:rsidR="004A709A">
              <w:rPr>
                <w:rFonts w:ascii="Tahoma" w:hAnsi="Tahoma" w:cs="Tahoma"/>
                <w:color w:val="000000"/>
                <w:sz w:val="20"/>
                <w:szCs w:val="20"/>
                <w:shd w:val="clear" w:color="auto" w:fill="EAEAEA"/>
              </w:rPr>
              <w:t xml:space="preserve"> </w:t>
            </w:r>
          </w:p>
          <w:p w14:paraId="5E2AD83D" w14:textId="6A5549C3" w:rsidR="004A709A" w:rsidRPr="004A709A" w:rsidRDefault="004A709A" w:rsidP="00CB13C6">
            <w:pPr>
              <w:pStyle w:val="Punktygwne"/>
              <w:numPr>
                <w:ilvl w:val="0"/>
                <w:numId w:val="5"/>
              </w:numPr>
              <w:spacing w:before="0" w:after="0"/>
              <w:ind w:left="489" w:hanging="43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A709A">
              <w:rPr>
                <w:rFonts w:ascii="Tahoma" w:hAnsi="Tahoma" w:cs="Tahoma"/>
                <w:b w:val="0"/>
                <w:color w:val="000000"/>
                <w:sz w:val="20"/>
                <w:szCs w:val="20"/>
                <w:shd w:val="clear" w:color="auto" w:fill="EAEAEA"/>
              </w:rPr>
              <w:t>Dziennik Ustaw z 17 grudnia 2024 r. w którym opublikowano ustawę z dnia 6 grudnia 2024 r. o zmianie ustawy o rachunkowości, ustawy o biegłych rewidentach, firmach audytorskich oraz nadzorze publicznym oraz niektórych innych ustaw, dalej zwaną ustawą nowelizującą z 6 grudnia 2024 r. Ustawa weszła w życie 1 stycznia 2025 r., z pewnymi wyjątkami.</w:t>
            </w:r>
          </w:p>
          <w:p w14:paraId="5092C97A" w14:textId="27D927A1" w:rsidR="002C5034" w:rsidRPr="00CB13C6" w:rsidRDefault="002C5034" w:rsidP="004A709A">
            <w:pPr>
              <w:pStyle w:val="Punktygwne"/>
              <w:spacing w:before="0" w:after="0"/>
              <w:ind w:left="48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2DBCB9F0" w14:textId="77777777" w:rsidR="0085747A" w:rsidRPr="00CB13C6" w:rsidRDefault="0085747A" w:rsidP="00CB13C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C35F89D" w14:textId="77777777" w:rsidR="0085747A" w:rsidRPr="00CB13C6" w:rsidRDefault="0085747A" w:rsidP="00CB13C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D8F835C" w14:textId="77777777" w:rsidR="0085747A" w:rsidRPr="00CB13C6" w:rsidRDefault="0085747A" w:rsidP="00CB13C6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CB13C6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CB13C6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E0C4C3" w14:textId="77777777" w:rsidR="006F4D3E" w:rsidRDefault="006F4D3E" w:rsidP="00C16ABF">
      <w:pPr>
        <w:spacing w:after="0" w:line="240" w:lineRule="auto"/>
      </w:pPr>
      <w:r>
        <w:separator/>
      </w:r>
    </w:p>
  </w:endnote>
  <w:endnote w:type="continuationSeparator" w:id="0">
    <w:p w14:paraId="66708C16" w14:textId="77777777" w:rsidR="006F4D3E" w:rsidRDefault="006F4D3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60E8CD" w14:textId="77777777" w:rsidR="006F4D3E" w:rsidRDefault="006F4D3E" w:rsidP="00C16ABF">
      <w:pPr>
        <w:spacing w:after="0" w:line="240" w:lineRule="auto"/>
      </w:pPr>
      <w:r>
        <w:separator/>
      </w:r>
    </w:p>
  </w:footnote>
  <w:footnote w:type="continuationSeparator" w:id="0">
    <w:p w14:paraId="12BB25FC" w14:textId="77777777" w:rsidR="006F4D3E" w:rsidRDefault="006F4D3E" w:rsidP="00C16ABF">
      <w:pPr>
        <w:spacing w:after="0" w:line="240" w:lineRule="auto"/>
      </w:pPr>
      <w:r>
        <w:continuationSeparator/>
      </w:r>
    </w:p>
  </w:footnote>
  <w:footnote w:id="1">
    <w:p w14:paraId="1206F72C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2BA7D27"/>
    <w:multiLevelType w:val="hybridMultilevel"/>
    <w:tmpl w:val="47AC07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E3377"/>
    <w:multiLevelType w:val="hybridMultilevel"/>
    <w:tmpl w:val="0068F8AA"/>
    <w:lvl w:ilvl="0" w:tplc="3C1ECC2A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1A062E"/>
    <w:multiLevelType w:val="hybridMultilevel"/>
    <w:tmpl w:val="6E2890C2"/>
    <w:lvl w:ilvl="0" w:tplc="A2CE2C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1E26D9"/>
    <w:multiLevelType w:val="hybridMultilevel"/>
    <w:tmpl w:val="F5E8640C"/>
    <w:lvl w:ilvl="0" w:tplc="A2CE2C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3846077">
    <w:abstractNumId w:val="0"/>
  </w:num>
  <w:num w:numId="2" w16cid:durableId="849638938">
    <w:abstractNumId w:val="4"/>
  </w:num>
  <w:num w:numId="3" w16cid:durableId="1440220495">
    <w:abstractNumId w:val="3"/>
  </w:num>
  <w:num w:numId="4" w16cid:durableId="24182943">
    <w:abstractNumId w:val="1"/>
  </w:num>
  <w:num w:numId="5" w16cid:durableId="154802697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3C18"/>
    <w:rsid w:val="00025771"/>
    <w:rsid w:val="00042A51"/>
    <w:rsid w:val="00042D2E"/>
    <w:rsid w:val="00044C82"/>
    <w:rsid w:val="000540B0"/>
    <w:rsid w:val="00070ED6"/>
    <w:rsid w:val="000742DC"/>
    <w:rsid w:val="000766F6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E2E47"/>
    <w:rsid w:val="000F1C57"/>
    <w:rsid w:val="000F2CF5"/>
    <w:rsid w:val="000F5615"/>
    <w:rsid w:val="00124BFF"/>
    <w:rsid w:val="0012560E"/>
    <w:rsid w:val="00127108"/>
    <w:rsid w:val="00134B13"/>
    <w:rsid w:val="00145F9F"/>
    <w:rsid w:val="00146BC0"/>
    <w:rsid w:val="001473AA"/>
    <w:rsid w:val="00153C41"/>
    <w:rsid w:val="00154381"/>
    <w:rsid w:val="0015768B"/>
    <w:rsid w:val="001640A7"/>
    <w:rsid w:val="00164FA7"/>
    <w:rsid w:val="00166A03"/>
    <w:rsid w:val="001718A7"/>
    <w:rsid w:val="001737CF"/>
    <w:rsid w:val="0017512A"/>
    <w:rsid w:val="001756F0"/>
    <w:rsid w:val="00176083"/>
    <w:rsid w:val="00192F37"/>
    <w:rsid w:val="001A70D2"/>
    <w:rsid w:val="001D1C63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379D3"/>
    <w:rsid w:val="0024028F"/>
    <w:rsid w:val="00244ABC"/>
    <w:rsid w:val="00281FF2"/>
    <w:rsid w:val="002857DE"/>
    <w:rsid w:val="00291567"/>
    <w:rsid w:val="002A22BF"/>
    <w:rsid w:val="002A2389"/>
    <w:rsid w:val="002A671D"/>
    <w:rsid w:val="002A75A2"/>
    <w:rsid w:val="002B4D55"/>
    <w:rsid w:val="002B5EA0"/>
    <w:rsid w:val="002B6119"/>
    <w:rsid w:val="002C1F06"/>
    <w:rsid w:val="002C5034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71F91"/>
    <w:rsid w:val="003A0A5B"/>
    <w:rsid w:val="003A1176"/>
    <w:rsid w:val="003B5FEF"/>
    <w:rsid w:val="003C0BAE"/>
    <w:rsid w:val="003C0D8C"/>
    <w:rsid w:val="003D18A9"/>
    <w:rsid w:val="003D6CE2"/>
    <w:rsid w:val="003E1941"/>
    <w:rsid w:val="003E2FE6"/>
    <w:rsid w:val="003E49D5"/>
    <w:rsid w:val="003F205D"/>
    <w:rsid w:val="003F38C0"/>
    <w:rsid w:val="003F6E1D"/>
    <w:rsid w:val="00406F2B"/>
    <w:rsid w:val="00414E3C"/>
    <w:rsid w:val="0042244A"/>
    <w:rsid w:val="00426C08"/>
    <w:rsid w:val="0042745A"/>
    <w:rsid w:val="00431D5C"/>
    <w:rsid w:val="004362C6"/>
    <w:rsid w:val="00437FA2"/>
    <w:rsid w:val="00445970"/>
    <w:rsid w:val="004538D7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A709A"/>
    <w:rsid w:val="004D5282"/>
    <w:rsid w:val="004F1551"/>
    <w:rsid w:val="004F55A3"/>
    <w:rsid w:val="0050496F"/>
    <w:rsid w:val="00512B85"/>
    <w:rsid w:val="00513B6F"/>
    <w:rsid w:val="00517C63"/>
    <w:rsid w:val="005358EE"/>
    <w:rsid w:val="005363C4"/>
    <w:rsid w:val="00536BDE"/>
    <w:rsid w:val="00543ACC"/>
    <w:rsid w:val="0056696D"/>
    <w:rsid w:val="005777BF"/>
    <w:rsid w:val="0059484D"/>
    <w:rsid w:val="005A0855"/>
    <w:rsid w:val="005A133C"/>
    <w:rsid w:val="005A3196"/>
    <w:rsid w:val="005C080F"/>
    <w:rsid w:val="005C55E5"/>
    <w:rsid w:val="005C696A"/>
    <w:rsid w:val="005D38B2"/>
    <w:rsid w:val="005E4426"/>
    <w:rsid w:val="005E6E85"/>
    <w:rsid w:val="005F31D2"/>
    <w:rsid w:val="006011BA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B6EE7"/>
    <w:rsid w:val="006D050F"/>
    <w:rsid w:val="006D6139"/>
    <w:rsid w:val="006E5D65"/>
    <w:rsid w:val="006E6E9A"/>
    <w:rsid w:val="006F1282"/>
    <w:rsid w:val="006F1FBC"/>
    <w:rsid w:val="006F26AA"/>
    <w:rsid w:val="006F31E2"/>
    <w:rsid w:val="006F4D3E"/>
    <w:rsid w:val="00706544"/>
    <w:rsid w:val="007072BA"/>
    <w:rsid w:val="007128B6"/>
    <w:rsid w:val="0071620A"/>
    <w:rsid w:val="00724188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557D"/>
    <w:rsid w:val="0078168C"/>
    <w:rsid w:val="00787C2A"/>
    <w:rsid w:val="00790E27"/>
    <w:rsid w:val="00797658"/>
    <w:rsid w:val="007A4022"/>
    <w:rsid w:val="007A6E6E"/>
    <w:rsid w:val="007C3299"/>
    <w:rsid w:val="007C3BCC"/>
    <w:rsid w:val="007C4546"/>
    <w:rsid w:val="007D318E"/>
    <w:rsid w:val="007D6E56"/>
    <w:rsid w:val="007E10CB"/>
    <w:rsid w:val="007F4155"/>
    <w:rsid w:val="00812C56"/>
    <w:rsid w:val="0081554D"/>
    <w:rsid w:val="0081707E"/>
    <w:rsid w:val="00834EB6"/>
    <w:rsid w:val="008449B3"/>
    <w:rsid w:val="008552A2"/>
    <w:rsid w:val="0085747A"/>
    <w:rsid w:val="00862486"/>
    <w:rsid w:val="00884922"/>
    <w:rsid w:val="00885F64"/>
    <w:rsid w:val="008917F9"/>
    <w:rsid w:val="008A45F7"/>
    <w:rsid w:val="008C0CC0"/>
    <w:rsid w:val="008C19A9"/>
    <w:rsid w:val="008C2114"/>
    <w:rsid w:val="008C2CE1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7527C"/>
    <w:rsid w:val="00984B23"/>
    <w:rsid w:val="009908B1"/>
    <w:rsid w:val="00991867"/>
    <w:rsid w:val="00997F14"/>
    <w:rsid w:val="009A78D9"/>
    <w:rsid w:val="009C17C5"/>
    <w:rsid w:val="009C3E31"/>
    <w:rsid w:val="009C54AE"/>
    <w:rsid w:val="009C788E"/>
    <w:rsid w:val="009D1A0E"/>
    <w:rsid w:val="009D3F3B"/>
    <w:rsid w:val="009E0543"/>
    <w:rsid w:val="009E3B41"/>
    <w:rsid w:val="009F3C5C"/>
    <w:rsid w:val="009F4610"/>
    <w:rsid w:val="009F4CE3"/>
    <w:rsid w:val="00A00ECC"/>
    <w:rsid w:val="00A155EE"/>
    <w:rsid w:val="00A15DD5"/>
    <w:rsid w:val="00A16491"/>
    <w:rsid w:val="00A2245B"/>
    <w:rsid w:val="00A30110"/>
    <w:rsid w:val="00A31E19"/>
    <w:rsid w:val="00A36899"/>
    <w:rsid w:val="00A371F6"/>
    <w:rsid w:val="00A43BF6"/>
    <w:rsid w:val="00A44C2F"/>
    <w:rsid w:val="00A53FA5"/>
    <w:rsid w:val="00A54817"/>
    <w:rsid w:val="00A601C8"/>
    <w:rsid w:val="00A60799"/>
    <w:rsid w:val="00A84C85"/>
    <w:rsid w:val="00A924A6"/>
    <w:rsid w:val="00A97DE1"/>
    <w:rsid w:val="00AA2B37"/>
    <w:rsid w:val="00AA7E27"/>
    <w:rsid w:val="00AB053C"/>
    <w:rsid w:val="00AB6709"/>
    <w:rsid w:val="00AD1146"/>
    <w:rsid w:val="00AD27D3"/>
    <w:rsid w:val="00AD66D6"/>
    <w:rsid w:val="00AE1160"/>
    <w:rsid w:val="00AE203C"/>
    <w:rsid w:val="00AE2E74"/>
    <w:rsid w:val="00AE5FCB"/>
    <w:rsid w:val="00AF2C1E"/>
    <w:rsid w:val="00AF5F15"/>
    <w:rsid w:val="00B06142"/>
    <w:rsid w:val="00B135B1"/>
    <w:rsid w:val="00B24D22"/>
    <w:rsid w:val="00B3130B"/>
    <w:rsid w:val="00B35BF5"/>
    <w:rsid w:val="00B40ADB"/>
    <w:rsid w:val="00B40CD2"/>
    <w:rsid w:val="00B43B77"/>
    <w:rsid w:val="00B43E80"/>
    <w:rsid w:val="00B44248"/>
    <w:rsid w:val="00B52645"/>
    <w:rsid w:val="00B607DB"/>
    <w:rsid w:val="00B62376"/>
    <w:rsid w:val="00B66529"/>
    <w:rsid w:val="00B71CDC"/>
    <w:rsid w:val="00B75946"/>
    <w:rsid w:val="00B8056E"/>
    <w:rsid w:val="00B8190C"/>
    <w:rsid w:val="00B819C8"/>
    <w:rsid w:val="00B82308"/>
    <w:rsid w:val="00B87B8E"/>
    <w:rsid w:val="00B90885"/>
    <w:rsid w:val="00BA7F10"/>
    <w:rsid w:val="00BB520A"/>
    <w:rsid w:val="00BC797F"/>
    <w:rsid w:val="00BD3869"/>
    <w:rsid w:val="00BD66E9"/>
    <w:rsid w:val="00BD6FF4"/>
    <w:rsid w:val="00BF2C41"/>
    <w:rsid w:val="00BF5B35"/>
    <w:rsid w:val="00C00FB7"/>
    <w:rsid w:val="00C058B4"/>
    <w:rsid w:val="00C05F44"/>
    <w:rsid w:val="00C131B5"/>
    <w:rsid w:val="00C16ABF"/>
    <w:rsid w:val="00C170AE"/>
    <w:rsid w:val="00C2118B"/>
    <w:rsid w:val="00C26CB7"/>
    <w:rsid w:val="00C324C1"/>
    <w:rsid w:val="00C36992"/>
    <w:rsid w:val="00C50867"/>
    <w:rsid w:val="00C556D7"/>
    <w:rsid w:val="00C56036"/>
    <w:rsid w:val="00C61DC5"/>
    <w:rsid w:val="00C62115"/>
    <w:rsid w:val="00C67E92"/>
    <w:rsid w:val="00C70A26"/>
    <w:rsid w:val="00C766DF"/>
    <w:rsid w:val="00C82B7C"/>
    <w:rsid w:val="00C94B98"/>
    <w:rsid w:val="00CA2B96"/>
    <w:rsid w:val="00CA5089"/>
    <w:rsid w:val="00CA56E5"/>
    <w:rsid w:val="00CB0E38"/>
    <w:rsid w:val="00CB13C6"/>
    <w:rsid w:val="00CB3D12"/>
    <w:rsid w:val="00CB5F6F"/>
    <w:rsid w:val="00CD6897"/>
    <w:rsid w:val="00CE5BAC"/>
    <w:rsid w:val="00CF25BE"/>
    <w:rsid w:val="00CF78ED"/>
    <w:rsid w:val="00D02B25"/>
    <w:rsid w:val="00D02EBA"/>
    <w:rsid w:val="00D058A2"/>
    <w:rsid w:val="00D17C3C"/>
    <w:rsid w:val="00D2596C"/>
    <w:rsid w:val="00D26B2C"/>
    <w:rsid w:val="00D352C9"/>
    <w:rsid w:val="00D425B2"/>
    <w:rsid w:val="00D428D6"/>
    <w:rsid w:val="00D5065B"/>
    <w:rsid w:val="00D552B2"/>
    <w:rsid w:val="00D608D1"/>
    <w:rsid w:val="00D74119"/>
    <w:rsid w:val="00D8075B"/>
    <w:rsid w:val="00D8678B"/>
    <w:rsid w:val="00D9049C"/>
    <w:rsid w:val="00D97F4C"/>
    <w:rsid w:val="00DA2114"/>
    <w:rsid w:val="00DA6057"/>
    <w:rsid w:val="00DB2617"/>
    <w:rsid w:val="00DB4513"/>
    <w:rsid w:val="00DC6D0C"/>
    <w:rsid w:val="00DE09C0"/>
    <w:rsid w:val="00DE4A14"/>
    <w:rsid w:val="00DF320D"/>
    <w:rsid w:val="00DF71C8"/>
    <w:rsid w:val="00E07D16"/>
    <w:rsid w:val="00E129B8"/>
    <w:rsid w:val="00E21E7D"/>
    <w:rsid w:val="00E22FBC"/>
    <w:rsid w:val="00E24BF5"/>
    <w:rsid w:val="00E25338"/>
    <w:rsid w:val="00E51E44"/>
    <w:rsid w:val="00E55F17"/>
    <w:rsid w:val="00E63348"/>
    <w:rsid w:val="00E6613A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D4AE5"/>
    <w:rsid w:val="00EE32DE"/>
    <w:rsid w:val="00EE5457"/>
    <w:rsid w:val="00F070AB"/>
    <w:rsid w:val="00F17567"/>
    <w:rsid w:val="00F27A7B"/>
    <w:rsid w:val="00F526AF"/>
    <w:rsid w:val="00F617C3"/>
    <w:rsid w:val="00F6609D"/>
    <w:rsid w:val="00F7066B"/>
    <w:rsid w:val="00F70874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40930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D97F4C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4Znak">
    <w:name w:val="Nagłówek 4 Znak"/>
    <w:basedOn w:val="Domylnaczcionkaakapitu"/>
    <w:link w:val="Nagwek4"/>
    <w:semiHidden/>
    <w:rsid w:val="00D97F4C"/>
    <w:rPr>
      <w:rFonts w:eastAsia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4D9005-F8A7-4C7A-8429-80AE9CAABEE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718A07E-5C9D-4718-AD05-1A26D7572E6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E01756E-7C2F-43FA-831E-05243E8CE9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8943C54-55C7-4FF6-9296-88A59E26B0B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260</TotalTime>
  <Pages>1</Pages>
  <Words>1761</Words>
  <Characters>10570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42</cp:revision>
  <cp:lastPrinted>2019-02-06T12:12:00Z</cp:lastPrinted>
  <dcterms:created xsi:type="dcterms:W3CDTF">2020-10-23T13:23:00Z</dcterms:created>
  <dcterms:modified xsi:type="dcterms:W3CDTF">2025-11-16T10:07:00Z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